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401C" w:rsidRPr="001B26D1" w:rsidRDefault="0002401C" w:rsidP="0051330A">
      <w:pPr>
        <w:spacing w:line="440" w:lineRule="exact"/>
        <w:jc w:val="center"/>
        <w:rPr>
          <w:rFonts w:ascii="黑体" w:eastAsia="黑体" w:hAnsi="宋体"/>
          <w:sz w:val="32"/>
          <w:szCs w:val="32"/>
        </w:rPr>
      </w:pPr>
      <w:r w:rsidRPr="001B26D1">
        <w:rPr>
          <w:rFonts w:ascii="黑体" w:eastAsia="黑体" w:hAnsi="宋体" w:hint="eastAsia"/>
          <w:sz w:val="32"/>
          <w:szCs w:val="32"/>
        </w:rPr>
        <w:t>山西师范大学第十九届研究生支教团志愿者招募通知</w:t>
      </w:r>
    </w:p>
    <w:p w:rsidR="0002401C" w:rsidRPr="0051330A" w:rsidRDefault="0002401C" w:rsidP="00B41A6B">
      <w:pPr>
        <w:spacing w:line="500" w:lineRule="exact"/>
        <w:jc w:val="left"/>
        <w:rPr>
          <w:rFonts w:ascii="宋体"/>
          <w:sz w:val="28"/>
          <w:szCs w:val="28"/>
        </w:rPr>
      </w:pPr>
    </w:p>
    <w:p w:rsidR="0002401C" w:rsidRPr="0051330A" w:rsidRDefault="0002401C" w:rsidP="00B41A6B">
      <w:pPr>
        <w:spacing w:line="500" w:lineRule="exact"/>
        <w:jc w:val="left"/>
        <w:rPr>
          <w:rFonts w:ascii="宋体"/>
          <w:b/>
          <w:sz w:val="28"/>
          <w:szCs w:val="28"/>
        </w:rPr>
      </w:pPr>
      <w:r w:rsidRPr="0051330A">
        <w:rPr>
          <w:rFonts w:ascii="宋体" w:hAnsi="宋体" w:hint="eastAsia"/>
          <w:b/>
          <w:sz w:val="28"/>
          <w:szCs w:val="28"/>
        </w:rPr>
        <w:t>各学院：</w:t>
      </w:r>
    </w:p>
    <w:p w:rsidR="0002401C" w:rsidRPr="0051330A" w:rsidRDefault="0002401C" w:rsidP="0051330A">
      <w:pPr>
        <w:spacing w:line="500" w:lineRule="exact"/>
        <w:ind w:firstLineChars="200" w:firstLine="31680"/>
        <w:jc w:val="left"/>
        <w:rPr>
          <w:rFonts w:ascii="宋体"/>
          <w:sz w:val="28"/>
          <w:szCs w:val="28"/>
        </w:rPr>
      </w:pPr>
      <w:r w:rsidRPr="0051330A">
        <w:rPr>
          <w:rFonts w:ascii="宋体" w:hAnsi="宋体" w:hint="eastAsia"/>
          <w:sz w:val="28"/>
          <w:szCs w:val="28"/>
        </w:rPr>
        <w:t>经团中央、教育部批准，我校于</w:t>
      </w:r>
      <w:r w:rsidRPr="0051330A">
        <w:rPr>
          <w:rFonts w:ascii="宋体" w:hAnsi="宋体"/>
          <w:sz w:val="28"/>
          <w:szCs w:val="28"/>
        </w:rPr>
        <w:t>2016</w:t>
      </w:r>
      <w:r w:rsidRPr="0051330A">
        <w:rPr>
          <w:rFonts w:ascii="宋体" w:hAnsi="宋体" w:hint="eastAsia"/>
          <w:sz w:val="28"/>
          <w:szCs w:val="28"/>
        </w:rPr>
        <w:t>年入选中国青年志愿者研究生支教团项目高校（服务地待定）。根据团中央、教育部的工作安排，第十九届研究生支教团将于</w:t>
      </w:r>
      <w:r w:rsidRPr="0051330A">
        <w:rPr>
          <w:rFonts w:ascii="宋体" w:hAnsi="宋体"/>
          <w:sz w:val="28"/>
          <w:szCs w:val="28"/>
        </w:rPr>
        <w:t>9</w:t>
      </w:r>
      <w:r w:rsidRPr="0051330A">
        <w:rPr>
          <w:rFonts w:ascii="宋体" w:hAnsi="宋体" w:hint="eastAsia"/>
          <w:sz w:val="28"/>
          <w:szCs w:val="28"/>
        </w:rPr>
        <w:t>月份组建，经学校研究生支教团工作领导小组研究决定，公开招募山西师范大学第十九届研究生支教团志愿者。现将有关事项通知如下：</w:t>
      </w:r>
    </w:p>
    <w:p w:rsidR="0002401C" w:rsidRPr="0051330A" w:rsidRDefault="0002401C" w:rsidP="00841125">
      <w:pPr>
        <w:spacing w:line="500" w:lineRule="exact"/>
        <w:jc w:val="left"/>
        <w:rPr>
          <w:rFonts w:ascii="宋体"/>
          <w:b/>
          <w:sz w:val="28"/>
          <w:szCs w:val="28"/>
        </w:rPr>
      </w:pPr>
      <w:r w:rsidRPr="0051330A">
        <w:rPr>
          <w:rFonts w:ascii="宋体" w:hAnsi="宋体"/>
          <w:sz w:val="28"/>
          <w:szCs w:val="28"/>
        </w:rPr>
        <w:t xml:space="preserve">   </w:t>
      </w:r>
      <w:r w:rsidRPr="0051330A">
        <w:rPr>
          <w:rFonts w:ascii="宋体" w:hAnsi="宋体"/>
          <w:b/>
          <w:sz w:val="28"/>
          <w:szCs w:val="28"/>
        </w:rPr>
        <w:t xml:space="preserve"> </w:t>
      </w:r>
      <w:r w:rsidRPr="0051330A">
        <w:rPr>
          <w:rFonts w:ascii="宋体" w:hAnsi="宋体" w:hint="eastAsia"/>
          <w:b/>
          <w:sz w:val="28"/>
          <w:szCs w:val="28"/>
        </w:rPr>
        <w:t>一、招募内容</w:t>
      </w:r>
    </w:p>
    <w:p w:rsidR="0002401C" w:rsidRPr="0051330A" w:rsidRDefault="0002401C" w:rsidP="0051330A">
      <w:pPr>
        <w:spacing w:line="500" w:lineRule="exact"/>
        <w:ind w:rightChars="-27" w:right="31680" w:firstLineChars="200" w:firstLine="31680"/>
        <w:jc w:val="left"/>
        <w:rPr>
          <w:rFonts w:ascii="宋体"/>
          <w:sz w:val="28"/>
          <w:szCs w:val="28"/>
        </w:rPr>
      </w:pPr>
      <w:r w:rsidRPr="0051330A">
        <w:rPr>
          <w:rFonts w:ascii="宋体" w:hAnsi="宋体" w:hint="eastAsia"/>
          <w:sz w:val="28"/>
          <w:szCs w:val="28"/>
        </w:rPr>
        <w:t>按照“公开招募、自愿报名、择优选拔”的方式，招募具备免试攻读研究生学位推荐资格的我校应届本科毕业生，共计</w:t>
      </w:r>
      <w:r w:rsidRPr="0051330A">
        <w:rPr>
          <w:rFonts w:ascii="宋体" w:hAnsi="宋体"/>
          <w:sz w:val="28"/>
          <w:szCs w:val="28"/>
        </w:rPr>
        <w:t>3</w:t>
      </w:r>
      <w:r w:rsidRPr="0051330A">
        <w:rPr>
          <w:rFonts w:ascii="宋体" w:hAnsi="宋体" w:hint="eastAsia"/>
          <w:sz w:val="28"/>
          <w:szCs w:val="28"/>
        </w:rPr>
        <w:t>人（招募指标为教育部专项下拨），到我校研究生支教团服务地（服务地待定），开展为期一年的</w:t>
      </w:r>
      <w:r w:rsidRPr="0051330A">
        <w:rPr>
          <w:rStyle w:val="apple-style-span"/>
          <w:rFonts w:ascii="宋体" w:hAnsi="宋体" w:hint="eastAsia"/>
          <w:sz w:val="28"/>
          <w:szCs w:val="28"/>
        </w:rPr>
        <w:t>支教志愿服务，根据服务地团组织及基层团青工作需要可兼任乡镇团委副书记，并开展力所能及的扶贫工作</w:t>
      </w:r>
      <w:r w:rsidRPr="0051330A">
        <w:rPr>
          <w:rFonts w:ascii="宋体" w:hAnsi="宋体" w:hint="eastAsia"/>
          <w:sz w:val="28"/>
          <w:szCs w:val="28"/>
        </w:rPr>
        <w:t>。录取为研究生支教团成员的</w:t>
      </w:r>
      <w:r w:rsidRPr="0051330A">
        <w:rPr>
          <w:rFonts w:ascii="宋体" w:hAnsi="宋体"/>
          <w:sz w:val="28"/>
          <w:szCs w:val="28"/>
        </w:rPr>
        <w:t>2017</w:t>
      </w:r>
      <w:r w:rsidRPr="0051330A">
        <w:rPr>
          <w:rFonts w:ascii="宋体" w:hAnsi="宋体" w:hint="eastAsia"/>
          <w:sz w:val="28"/>
          <w:szCs w:val="28"/>
        </w:rPr>
        <w:t>届本科生，服务结束后回我校就读硕士研究生。</w:t>
      </w:r>
      <w:r w:rsidRPr="0051330A">
        <w:rPr>
          <w:rFonts w:ascii="宋体"/>
          <w:sz w:val="28"/>
          <w:szCs w:val="28"/>
        </w:rPr>
        <w:t> </w:t>
      </w:r>
    </w:p>
    <w:p w:rsidR="0002401C" w:rsidRPr="0051330A" w:rsidRDefault="0002401C" w:rsidP="0051330A">
      <w:pPr>
        <w:spacing w:line="500" w:lineRule="exact"/>
        <w:ind w:firstLineChars="196" w:firstLine="31680"/>
        <w:jc w:val="left"/>
        <w:rPr>
          <w:rFonts w:ascii="宋体"/>
          <w:b/>
          <w:sz w:val="28"/>
          <w:szCs w:val="28"/>
        </w:rPr>
      </w:pPr>
      <w:r w:rsidRPr="0051330A">
        <w:rPr>
          <w:rFonts w:ascii="宋体" w:hAnsi="宋体" w:hint="eastAsia"/>
          <w:b/>
          <w:sz w:val="28"/>
          <w:szCs w:val="28"/>
        </w:rPr>
        <w:t>二、基本条件</w:t>
      </w:r>
    </w:p>
    <w:p w:rsidR="0002401C" w:rsidRPr="0051330A" w:rsidRDefault="0002401C" w:rsidP="0051330A">
      <w:pPr>
        <w:spacing w:line="500" w:lineRule="exact"/>
        <w:ind w:rightChars="-27" w:right="31680" w:firstLineChars="200" w:firstLine="31680"/>
        <w:jc w:val="left"/>
        <w:rPr>
          <w:rFonts w:ascii="宋体" w:hAnsi="宋体"/>
          <w:sz w:val="28"/>
          <w:szCs w:val="28"/>
        </w:rPr>
      </w:pPr>
      <w:r w:rsidRPr="0051330A">
        <w:rPr>
          <w:rFonts w:ascii="宋体" w:hAnsi="宋体"/>
          <w:sz w:val="28"/>
          <w:szCs w:val="28"/>
        </w:rPr>
        <w:t>1</w:t>
      </w:r>
      <w:r w:rsidRPr="0051330A">
        <w:rPr>
          <w:rFonts w:ascii="宋体" w:hAnsi="宋体" w:hint="eastAsia"/>
          <w:sz w:val="28"/>
          <w:szCs w:val="28"/>
        </w:rPr>
        <w:t>、我校</w:t>
      </w:r>
      <w:r w:rsidRPr="0051330A">
        <w:rPr>
          <w:rFonts w:ascii="宋体" w:hAnsi="宋体"/>
          <w:sz w:val="28"/>
          <w:szCs w:val="28"/>
        </w:rPr>
        <w:t>2017</w:t>
      </w:r>
      <w:r w:rsidRPr="0051330A">
        <w:rPr>
          <w:rFonts w:ascii="宋体" w:hAnsi="宋体" w:hint="eastAsia"/>
          <w:sz w:val="28"/>
          <w:szCs w:val="28"/>
        </w:rPr>
        <w:t>届本科毕业生</w:t>
      </w:r>
      <w:r w:rsidRPr="0051330A">
        <w:rPr>
          <w:rFonts w:ascii="宋体" w:hAnsi="宋体"/>
          <w:sz w:val="28"/>
          <w:szCs w:val="28"/>
        </w:rPr>
        <w:t>(</w:t>
      </w:r>
      <w:r w:rsidRPr="0051330A">
        <w:rPr>
          <w:rFonts w:ascii="宋体" w:hAnsi="宋体" w:hint="eastAsia"/>
          <w:sz w:val="28"/>
          <w:szCs w:val="28"/>
        </w:rPr>
        <w:t>不含专升本即专科起点本科、第二学士学位、独立学院学生</w:t>
      </w:r>
      <w:r w:rsidRPr="0051330A">
        <w:rPr>
          <w:rFonts w:ascii="宋体" w:hAnsi="宋体"/>
          <w:sz w:val="28"/>
          <w:szCs w:val="28"/>
        </w:rPr>
        <w:t>)</w:t>
      </w:r>
    </w:p>
    <w:p w:rsidR="0002401C" w:rsidRPr="0051330A" w:rsidRDefault="0002401C" w:rsidP="0051330A">
      <w:pPr>
        <w:spacing w:line="500" w:lineRule="exact"/>
        <w:ind w:rightChars="-27" w:right="31680" w:firstLineChars="200" w:firstLine="31680"/>
        <w:jc w:val="left"/>
        <w:rPr>
          <w:rFonts w:ascii="宋体" w:hAnsi="宋体"/>
          <w:sz w:val="28"/>
          <w:szCs w:val="28"/>
        </w:rPr>
      </w:pPr>
      <w:r w:rsidRPr="0051330A">
        <w:rPr>
          <w:rFonts w:ascii="宋体" w:hAnsi="宋体"/>
          <w:sz w:val="28"/>
          <w:szCs w:val="28"/>
        </w:rPr>
        <w:t>2</w:t>
      </w:r>
      <w:r w:rsidRPr="0051330A">
        <w:rPr>
          <w:rFonts w:ascii="宋体" w:hAnsi="宋体" w:hint="eastAsia"/>
          <w:sz w:val="28"/>
          <w:szCs w:val="28"/>
        </w:rPr>
        <w:t>、品德优良、遵纪守法、积极向上、诚实守信、学风端正，无任何考试作弊和剽窃他人学术成果及违法违纪受处分记录。</w:t>
      </w:r>
      <w:r w:rsidRPr="0051330A">
        <w:rPr>
          <w:rFonts w:ascii="宋体" w:hAnsi="宋体"/>
          <w:sz w:val="28"/>
          <w:szCs w:val="28"/>
        </w:rPr>
        <w:t xml:space="preserve"> </w:t>
      </w:r>
    </w:p>
    <w:p w:rsidR="0002401C" w:rsidRPr="0051330A" w:rsidRDefault="0002401C" w:rsidP="0051330A">
      <w:pPr>
        <w:spacing w:line="500" w:lineRule="exact"/>
        <w:ind w:firstLineChars="196" w:firstLine="31680"/>
        <w:jc w:val="left"/>
        <w:rPr>
          <w:rFonts w:ascii="宋体"/>
          <w:sz w:val="28"/>
          <w:szCs w:val="28"/>
        </w:rPr>
      </w:pPr>
      <w:r w:rsidRPr="0051330A">
        <w:rPr>
          <w:rFonts w:ascii="宋体" w:hAnsi="宋体"/>
          <w:sz w:val="28"/>
          <w:szCs w:val="28"/>
        </w:rPr>
        <w:t>3</w:t>
      </w:r>
      <w:r w:rsidRPr="0051330A">
        <w:rPr>
          <w:rFonts w:ascii="宋体" w:hAnsi="宋体" w:hint="eastAsia"/>
          <w:sz w:val="28"/>
          <w:szCs w:val="28"/>
        </w:rPr>
        <w:t>、按期完成本专业教育教学计划规定的课程，修完全部学分。按《山西师范大学学生素质综合测评条例》计算（只测评前三学年），推荐综合测评在本专业前</w:t>
      </w:r>
      <w:r w:rsidRPr="0051330A">
        <w:rPr>
          <w:rFonts w:ascii="宋体" w:hAnsi="宋体"/>
          <w:sz w:val="28"/>
          <w:szCs w:val="28"/>
        </w:rPr>
        <w:t>50%</w:t>
      </w:r>
      <w:r w:rsidRPr="0051330A">
        <w:rPr>
          <w:rFonts w:ascii="宋体" w:hAnsi="宋体" w:hint="eastAsia"/>
          <w:sz w:val="28"/>
          <w:szCs w:val="28"/>
        </w:rPr>
        <w:t>的学生，莳英计划学员、担任校、院两级学生组织主要学生干部优先推荐。</w:t>
      </w:r>
    </w:p>
    <w:p w:rsidR="0002401C" w:rsidRPr="0051330A" w:rsidRDefault="0002401C" w:rsidP="0051330A">
      <w:pPr>
        <w:spacing w:line="500" w:lineRule="exact"/>
        <w:ind w:firstLineChars="196" w:firstLine="31680"/>
        <w:jc w:val="left"/>
        <w:rPr>
          <w:rFonts w:ascii="宋体" w:hAnsi="宋体"/>
          <w:sz w:val="28"/>
          <w:szCs w:val="28"/>
        </w:rPr>
      </w:pPr>
      <w:r w:rsidRPr="0051330A">
        <w:rPr>
          <w:rFonts w:ascii="宋体" w:hAnsi="宋体"/>
          <w:sz w:val="28"/>
          <w:szCs w:val="28"/>
        </w:rPr>
        <w:t>4</w:t>
      </w:r>
      <w:r w:rsidRPr="0051330A">
        <w:rPr>
          <w:rFonts w:ascii="宋体" w:hAnsi="宋体" w:hint="eastAsia"/>
          <w:sz w:val="28"/>
          <w:szCs w:val="28"/>
        </w:rPr>
        <w:t>、在校期间代表学校参加省级及以上的比赛并获得个人前三名或团体前三名的、获得校级及以上优秀团员、优秀学生干部等荣誉称号者择优推荐。</w:t>
      </w:r>
      <w:r w:rsidRPr="0051330A">
        <w:rPr>
          <w:rFonts w:ascii="宋体" w:hAnsi="宋体"/>
          <w:sz w:val="28"/>
          <w:szCs w:val="28"/>
        </w:rPr>
        <w:t xml:space="preserve"> </w:t>
      </w:r>
    </w:p>
    <w:p w:rsidR="0002401C" w:rsidRPr="0051330A" w:rsidRDefault="0002401C" w:rsidP="0051330A">
      <w:pPr>
        <w:spacing w:line="500" w:lineRule="exact"/>
        <w:ind w:firstLineChars="196" w:firstLine="31680"/>
        <w:jc w:val="left"/>
        <w:rPr>
          <w:rFonts w:ascii="宋体"/>
          <w:sz w:val="28"/>
          <w:szCs w:val="28"/>
        </w:rPr>
      </w:pPr>
      <w:r w:rsidRPr="0051330A">
        <w:rPr>
          <w:rFonts w:ascii="宋体" w:hAnsi="宋体"/>
          <w:sz w:val="28"/>
          <w:szCs w:val="28"/>
        </w:rPr>
        <w:t>5</w:t>
      </w:r>
      <w:r w:rsidRPr="0051330A">
        <w:rPr>
          <w:rFonts w:ascii="宋体" w:hAnsi="宋体" w:hint="eastAsia"/>
          <w:sz w:val="28"/>
          <w:szCs w:val="28"/>
        </w:rPr>
        <w:t>、外语成绩：全国大学英语四级考试成绩不低于</w:t>
      </w:r>
      <w:r w:rsidRPr="0051330A">
        <w:rPr>
          <w:rFonts w:ascii="宋体" w:hAnsi="宋体"/>
          <w:sz w:val="28"/>
          <w:szCs w:val="28"/>
        </w:rPr>
        <w:t>425</w:t>
      </w:r>
      <w:r w:rsidRPr="0051330A">
        <w:rPr>
          <w:rFonts w:ascii="宋体" w:hAnsi="宋体" w:hint="eastAsia"/>
          <w:sz w:val="28"/>
          <w:szCs w:val="28"/>
        </w:rPr>
        <w:t>分；英语专业的学生通过专业四级；全国英语等级考试二级成绩不低于</w:t>
      </w:r>
      <w:r w:rsidRPr="0051330A">
        <w:rPr>
          <w:rFonts w:ascii="宋体" w:hAnsi="宋体"/>
          <w:sz w:val="28"/>
          <w:szCs w:val="28"/>
        </w:rPr>
        <w:t>60</w:t>
      </w:r>
      <w:r w:rsidRPr="0051330A">
        <w:rPr>
          <w:rFonts w:ascii="宋体" w:hAnsi="宋体" w:hint="eastAsia"/>
          <w:sz w:val="28"/>
          <w:szCs w:val="28"/>
        </w:rPr>
        <w:t>分；学习小语种的学生，须有国家认可的相当于上述水平的考试合格证书。</w:t>
      </w:r>
    </w:p>
    <w:p w:rsidR="0002401C" w:rsidRPr="0051330A" w:rsidRDefault="0002401C" w:rsidP="0051330A">
      <w:pPr>
        <w:spacing w:line="500" w:lineRule="exact"/>
        <w:ind w:firstLineChars="196" w:firstLine="31680"/>
        <w:jc w:val="left"/>
        <w:rPr>
          <w:rFonts w:ascii="宋体"/>
          <w:sz w:val="28"/>
          <w:szCs w:val="28"/>
        </w:rPr>
      </w:pPr>
      <w:r w:rsidRPr="0051330A">
        <w:rPr>
          <w:rFonts w:ascii="宋体" w:hAnsi="宋体"/>
          <w:sz w:val="28"/>
          <w:szCs w:val="28"/>
        </w:rPr>
        <w:t>6</w:t>
      </w:r>
      <w:r w:rsidRPr="0051330A">
        <w:rPr>
          <w:rFonts w:ascii="宋体" w:hAnsi="宋体" w:hint="eastAsia"/>
          <w:sz w:val="28"/>
          <w:szCs w:val="28"/>
        </w:rPr>
        <w:t>、有奉献精神，曾长期参加青年志愿服务活动，热心公益事业；国家级青年志愿者金奖、银奖获得者直接选拔为研究生支教团成员。</w:t>
      </w:r>
    </w:p>
    <w:p w:rsidR="0002401C" w:rsidRPr="0051330A" w:rsidRDefault="0002401C" w:rsidP="0051330A">
      <w:pPr>
        <w:widowControl/>
        <w:autoSpaceDN w:val="0"/>
        <w:adjustRightInd w:val="0"/>
        <w:snapToGrid w:val="0"/>
        <w:spacing w:line="500" w:lineRule="exact"/>
        <w:ind w:firstLineChars="200" w:firstLine="31680"/>
        <w:jc w:val="left"/>
        <w:rPr>
          <w:rFonts w:ascii="宋体"/>
          <w:sz w:val="28"/>
          <w:szCs w:val="28"/>
        </w:rPr>
      </w:pPr>
      <w:r w:rsidRPr="0051330A">
        <w:rPr>
          <w:rFonts w:ascii="宋体" w:hAnsi="宋体"/>
          <w:sz w:val="28"/>
          <w:szCs w:val="28"/>
        </w:rPr>
        <w:t>7</w:t>
      </w:r>
      <w:r w:rsidRPr="0051330A">
        <w:rPr>
          <w:rFonts w:ascii="宋体" w:hAnsi="宋体" w:hint="eastAsia"/>
          <w:sz w:val="28"/>
          <w:szCs w:val="28"/>
        </w:rPr>
        <w:t>、具备良好的身体素质（体检结果必须符合相关标准），具备在艰苦条件下开展工作的意志品质。</w:t>
      </w:r>
    </w:p>
    <w:p w:rsidR="0002401C" w:rsidRPr="0051330A" w:rsidRDefault="0002401C" w:rsidP="0051330A">
      <w:pPr>
        <w:spacing w:line="500" w:lineRule="exact"/>
        <w:ind w:firstLineChars="196" w:firstLine="31680"/>
        <w:jc w:val="left"/>
        <w:rPr>
          <w:rFonts w:ascii="宋体" w:hAnsi="宋体"/>
          <w:b/>
          <w:sz w:val="28"/>
          <w:szCs w:val="28"/>
        </w:rPr>
      </w:pPr>
      <w:r w:rsidRPr="0051330A">
        <w:rPr>
          <w:rFonts w:ascii="宋体" w:hAnsi="宋体" w:hint="eastAsia"/>
          <w:b/>
          <w:sz w:val="28"/>
          <w:szCs w:val="28"/>
        </w:rPr>
        <w:t>三、招募流程</w:t>
      </w:r>
      <w:r w:rsidRPr="0051330A">
        <w:rPr>
          <w:rFonts w:ascii="宋体" w:hAnsi="宋体"/>
          <w:b/>
          <w:sz w:val="28"/>
          <w:szCs w:val="28"/>
        </w:rPr>
        <w:t xml:space="preserve">  </w:t>
      </w:r>
    </w:p>
    <w:p w:rsidR="0002401C" w:rsidRPr="0051330A" w:rsidRDefault="0002401C" w:rsidP="0051330A">
      <w:pPr>
        <w:widowControl/>
        <w:shd w:val="clear" w:color="auto" w:fill="FFFFFF"/>
        <w:spacing w:line="500" w:lineRule="exact"/>
        <w:ind w:firstLineChars="200" w:firstLine="31680"/>
        <w:jc w:val="left"/>
        <w:rPr>
          <w:rFonts w:ascii="宋体"/>
          <w:sz w:val="28"/>
          <w:szCs w:val="28"/>
        </w:rPr>
      </w:pPr>
      <w:r w:rsidRPr="0051330A">
        <w:rPr>
          <w:rFonts w:ascii="宋体" w:hAnsi="宋体"/>
          <w:sz w:val="28"/>
          <w:szCs w:val="28"/>
        </w:rPr>
        <w:t>1</w:t>
      </w:r>
      <w:r w:rsidRPr="0051330A">
        <w:rPr>
          <w:rFonts w:ascii="宋体" w:hAnsi="宋体" w:hint="eastAsia"/>
          <w:sz w:val="28"/>
          <w:szCs w:val="28"/>
        </w:rPr>
        <w:t>、宣传动员。各学院要广泛宣传，动员有意向的符合招募条件的学生报名，并阅读相关文件，了解相关政策。</w:t>
      </w:r>
    </w:p>
    <w:p w:rsidR="0002401C" w:rsidRPr="0051330A" w:rsidRDefault="0002401C" w:rsidP="0051330A">
      <w:pPr>
        <w:spacing w:line="500" w:lineRule="exact"/>
        <w:ind w:firstLineChars="200" w:firstLine="31680"/>
        <w:rPr>
          <w:rFonts w:ascii="宋体"/>
          <w:sz w:val="28"/>
          <w:szCs w:val="28"/>
        </w:rPr>
      </w:pPr>
      <w:r w:rsidRPr="0051330A">
        <w:rPr>
          <w:rFonts w:ascii="宋体" w:hAnsi="宋体"/>
          <w:sz w:val="28"/>
          <w:szCs w:val="28"/>
        </w:rPr>
        <w:t>2</w:t>
      </w:r>
      <w:r w:rsidRPr="0051330A">
        <w:rPr>
          <w:rFonts w:ascii="宋体" w:hAnsi="宋体" w:hint="eastAsia"/>
          <w:sz w:val="28"/>
          <w:szCs w:val="28"/>
        </w:rPr>
        <w:t>、组织报名。报名时间与我校推荐优秀应届本科毕业生免试攻读硕士学位研究生工作同时开展。各学院推荐的学生应选报我校学术型硕士研究生招生相关学科、专业，各学院推荐名额不超过</w:t>
      </w:r>
      <w:r w:rsidRPr="0051330A">
        <w:rPr>
          <w:rFonts w:ascii="宋体" w:hAnsi="宋体"/>
          <w:sz w:val="28"/>
          <w:szCs w:val="28"/>
        </w:rPr>
        <w:t>2</w:t>
      </w:r>
      <w:r w:rsidRPr="0051330A">
        <w:rPr>
          <w:rFonts w:ascii="宋体" w:hAnsi="宋体" w:hint="eastAsia"/>
          <w:sz w:val="28"/>
          <w:szCs w:val="28"/>
        </w:rPr>
        <w:t>名。各学院提交报名材料的同时，对报名推荐情况进行院内公示，并于</w:t>
      </w:r>
      <w:smartTag w:uri="urn:schemas-microsoft-com:office:smarttags" w:element="chsdate">
        <w:smartTagPr>
          <w:attr w:name="IsROCDate" w:val="False"/>
          <w:attr w:name="IsLunarDate" w:val="False"/>
          <w:attr w:name="Day" w:val="21"/>
          <w:attr w:name="Month" w:val="9"/>
          <w:attr w:name="Year" w:val="2016"/>
        </w:smartTagPr>
        <w:r w:rsidRPr="0051330A">
          <w:rPr>
            <w:rFonts w:ascii="宋体" w:hAnsi="宋体"/>
            <w:sz w:val="28"/>
            <w:szCs w:val="28"/>
          </w:rPr>
          <w:t>9</w:t>
        </w:r>
        <w:r w:rsidRPr="0051330A">
          <w:rPr>
            <w:rFonts w:ascii="宋体" w:hAnsi="宋体" w:hint="eastAsia"/>
            <w:sz w:val="28"/>
            <w:szCs w:val="28"/>
          </w:rPr>
          <w:t>月</w:t>
        </w:r>
        <w:r w:rsidRPr="0051330A">
          <w:rPr>
            <w:rFonts w:ascii="宋体" w:hAnsi="宋体"/>
            <w:sz w:val="28"/>
            <w:szCs w:val="28"/>
          </w:rPr>
          <w:t>21</w:t>
        </w:r>
        <w:r w:rsidRPr="0051330A">
          <w:rPr>
            <w:rFonts w:ascii="宋体" w:hAnsi="宋体" w:hint="eastAsia"/>
            <w:sz w:val="28"/>
            <w:szCs w:val="28"/>
          </w:rPr>
          <w:t>日</w:t>
        </w:r>
      </w:smartTag>
      <w:r w:rsidRPr="0051330A">
        <w:rPr>
          <w:rFonts w:ascii="宋体" w:hAnsi="宋体" w:hint="eastAsia"/>
          <w:sz w:val="28"/>
          <w:szCs w:val="28"/>
        </w:rPr>
        <w:t>上午</w:t>
      </w:r>
      <w:r w:rsidRPr="0051330A">
        <w:rPr>
          <w:rFonts w:ascii="宋体" w:hAnsi="宋体"/>
          <w:sz w:val="28"/>
          <w:szCs w:val="28"/>
        </w:rPr>
        <w:t>11:00</w:t>
      </w:r>
      <w:r w:rsidRPr="0051330A">
        <w:rPr>
          <w:rFonts w:ascii="宋体" w:hAnsi="宋体" w:hint="eastAsia"/>
          <w:sz w:val="28"/>
          <w:szCs w:val="28"/>
        </w:rPr>
        <w:t>前，将报名材料（纸质版、电子版）交至校团委办公室。报名材料具体如下：</w:t>
      </w:r>
    </w:p>
    <w:p w:rsidR="0002401C" w:rsidRPr="0051330A" w:rsidRDefault="0002401C" w:rsidP="0051330A">
      <w:pPr>
        <w:spacing w:line="500" w:lineRule="exact"/>
        <w:ind w:firstLineChars="200" w:firstLine="31680"/>
        <w:jc w:val="left"/>
        <w:rPr>
          <w:rFonts w:ascii="宋体"/>
          <w:sz w:val="28"/>
          <w:szCs w:val="28"/>
        </w:rPr>
      </w:pPr>
      <w:r w:rsidRPr="0051330A">
        <w:rPr>
          <w:rFonts w:ascii="宋体" w:hAnsi="宋体" w:hint="eastAsia"/>
          <w:sz w:val="28"/>
          <w:szCs w:val="28"/>
        </w:rPr>
        <w:t>（</w:t>
      </w:r>
      <w:r w:rsidRPr="0051330A">
        <w:rPr>
          <w:rFonts w:ascii="宋体" w:hAnsi="宋体"/>
          <w:sz w:val="28"/>
          <w:szCs w:val="28"/>
        </w:rPr>
        <w:t>1</w:t>
      </w:r>
      <w:r w:rsidRPr="0051330A">
        <w:rPr>
          <w:rFonts w:ascii="宋体" w:hAnsi="宋体" w:hint="eastAsia"/>
          <w:sz w:val="28"/>
          <w:szCs w:val="28"/>
        </w:rPr>
        <w:t>）《山西师范大学第</w:t>
      </w:r>
      <w:r w:rsidRPr="0051330A">
        <w:rPr>
          <w:rFonts w:ascii="宋体" w:hAnsi="宋体"/>
          <w:sz w:val="28"/>
          <w:szCs w:val="28"/>
        </w:rPr>
        <w:t>19</w:t>
      </w:r>
      <w:r w:rsidRPr="0051330A">
        <w:rPr>
          <w:rFonts w:ascii="宋体" w:hAnsi="宋体" w:hint="eastAsia"/>
          <w:sz w:val="28"/>
          <w:szCs w:val="28"/>
        </w:rPr>
        <w:t>届青年志愿者研究生支教团报名登记表》（附件</w:t>
      </w:r>
      <w:r w:rsidRPr="0051330A">
        <w:rPr>
          <w:rFonts w:ascii="宋体" w:hAnsi="宋体"/>
          <w:sz w:val="28"/>
          <w:szCs w:val="28"/>
        </w:rPr>
        <w:t>3</w:t>
      </w:r>
      <w:r w:rsidRPr="0051330A">
        <w:rPr>
          <w:rFonts w:ascii="宋体" w:hAnsi="宋体" w:hint="eastAsia"/>
          <w:sz w:val="28"/>
          <w:szCs w:val="28"/>
        </w:rPr>
        <w:t>）</w:t>
      </w:r>
    </w:p>
    <w:p w:rsidR="0002401C" w:rsidRPr="0051330A" w:rsidRDefault="0002401C" w:rsidP="0051330A">
      <w:pPr>
        <w:spacing w:line="500" w:lineRule="exact"/>
        <w:ind w:firstLineChars="200" w:firstLine="31680"/>
        <w:jc w:val="left"/>
        <w:rPr>
          <w:rFonts w:ascii="宋体"/>
          <w:sz w:val="28"/>
          <w:szCs w:val="28"/>
        </w:rPr>
      </w:pPr>
      <w:r w:rsidRPr="0051330A">
        <w:rPr>
          <w:rFonts w:ascii="宋体" w:hAnsi="宋体" w:hint="eastAsia"/>
          <w:sz w:val="28"/>
          <w:szCs w:val="28"/>
        </w:rPr>
        <w:t>（</w:t>
      </w:r>
      <w:r w:rsidRPr="0051330A">
        <w:rPr>
          <w:rFonts w:ascii="宋体" w:hAnsi="宋体"/>
          <w:sz w:val="28"/>
          <w:szCs w:val="28"/>
        </w:rPr>
        <w:t>2</w:t>
      </w:r>
      <w:r w:rsidRPr="0051330A">
        <w:rPr>
          <w:rFonts w:ascii="宋体" w:hAnsi="宋体" w:hint="eastAsia"/>
          <w:sz w:val="28"/>
          <w:szCs w:val="28"/>
        </w:rPr>
        <w:t>）个人申请书（</w:t>
      </w:r>
      <w:r w:rsidRPr="0051330A">
        <w:rPr>
          <w:rFonts w:ascii="宋体" w:hAnsi="宋体"/>
          <w:sz w:val="28"/>
          <w:szCs w:val="28"/>
        </w:rPr>
        <w:t>1000</w:t>
      </w:r>
      <w:r w:rsidRPr="0051330A">
        <w:rPr>
          <w:rFonts w:ascii="宋体" w:hAnsi="宋体" w:hint="eastAsia"/>
          <w:sz w:val="28"/>
          <w:szCs w:val="28"/>
        </w:rPr>
        <w:t>字以内）</w:t>
      </w:r>
    </w:p>
    <w:p w:rsidR="0002401C" w:rsidRPr="0051330A" w:rsidRDefault="0002401C" w:rsidP="0051330A">
      <w:pPr>
        <w:widowControl/>
        <w:shd w:val="clear" w:color="auto" w:fill="FFFFFF"/>
        <w:spacing w:line="500" w:lineRule="exact"/>
        <w:ind w:firstLineChars="200" w:firstLine="31680"/>
        <w:jc w:val="left"/>
        <w:rPr>
          <w:rFonts w:ascii="宋体"/>
          <w:sz w:val="28"/>
          <w:szCs w:val="28"/>
        </w:rPr>
      </w:pPr>
      <w:r w:rsidRPr="0051330A">
        <w:rPr>
          <w:rFonts w:ascii="宋体" w:hAnsi="宋体" w:hint="eastAsia"/>
          <w:sz w:val="28"/>
          <w:szCs w:val="28"/>
        </w:rPr>
        <w:t>（</w:t>
      </w:r>
      <w:r w:rsidRPr="0051330A">
        <w:rPr>
          <w:rFonts w:ascii="宋体" w:hAnsi="宋体"/>
          <w:sz w:val="28"/>
          <w:szCs w:val="28"/>
        </w:rPr>
        <w:t>3</w:t>
      </w:r>
      <w:r w:rsidRPr="0051330A">
        <w:rPr>
          <w:rFonts w:ascii="宋体" w:hAnsi="宋体" w:hint="eastAsia"/>
          <w:sz w:val="28"/>
          <w:szCs w:val="28"/>
        </w:rPr>
        <w:t>）大一至大三成绩单复印件（加盖教务处公章）</w:t>
      </w:r>
    </w:p>
    <w:p w:rsidR="0002401C" w:rsidRPr="0051330A" w:rsidRDefault="0002401C" w:rsidP="0051330A">
      <w:pPr>
        <w:widowControl/>
        <w:shd w:val="clear" w:color="auto" w:fill="FFFFFF"/>
        <w:spacing w:line="500" w:lineRule="exact"/>
        <w:ind w:firstLineChars="200" w:firstLine="31680"/>
        <w:jc w:val="left"/>
        <w:rPr>
          <w:rFonts w:ascii="宋体"/>
          <w:sz w:val="28"/>
          <w:szCs w:val="28"/>
        </w:rPr>
      </w:pPr>
      <w:r w:rsidRPr="0051330A">
        <w:rPr>
          <w:rFonts w:ascii="宋体" w:hAnsi="宋体" w:hint="eastAsia"/>
          <w:sz w:val="28"/>
          <w:szCs w:val="28"/>
        </w:rPr>
        <w:t>（</w:t>
      </w:r>
      <w:r w:rsidRPr="0051330A">
        <w:rPr>
          <w:rFonts w:ascii="宋体" w:hAnsi="宋体"/>
          <w:sz w:val="28"/>
          <w:szCs w:val="28"/>
        </w:rPr>
        <w:t>4</w:t>
      </w:r>
      <w:r w:rsidRPr="0051330A">
        <w:rPr>
          <w:rFonts w:ascii="宋体" w:hAnsi="宋体" w:hint="eastAsia"/>
          <w:sz w:val="28"/>
          <w:szCs w:val="28"/>
        </w:rPr>
        <w:t>）英语二、四、六级证书原件及复印件</w:t>
      </w:r>
    </w:p>
    <w:p w:rsidR="0002401C" w:rsidRPr="0051330A" w:rsidRDefault="0002401C" w:rsidP="0051330A">
      <w:pPr>
        <w:widowControl/>
        <w:shd w:val="clear" w:color="auto" w:fill="FFFFFF"/>
        <w:spacing w:line="500" w:lineRule="exact"/>
        <w:ind w:firstLineChars="200" w:firstLine="31680"/>
        <w:jc w:val="left"/>
        <w:rPr>
          <w:rFonts w:ascii="宋体"/>
          <w:sz w:val="28"/>
          <w:szCs w:val="28"/>
        </w:rPr>
      </w:pPr>
      <w:r w:rsidRPr="0051330A">
        <w:rPr>
          <w:rFonts w:ascii="宋体" w:hAnsi="宋体" w:hint="eastAsia"/>
          <w:sz w:val="28"/>
          <w:szCs w:val="28"/>
        </w:rPr>
        <w:t>（</w:t>
      </w:r>
      <w:r w:rsidRPr="0051330A">
        <w:rPr>
          <w:rFonts w:ascii="宋体" w:hAnsi="宋体"/>
          <w:sz w:val="28"/>
          <w:szCs w:val="28"/>
        </w:rPr>
        <w:t>5</w:t>
      </w:r>
      <w:r w:rsidRPr="0051330A">
        <w:rPr>
          <w:rFonts w:ascii="宋体" w:hAnsi="宋体" w:hint="eastAsia"/>
          <w:sz w:val="28"/>
          <w:szCs w:val="28"/>
        </w:rPr>
        <w:t>）获奖证书原件及复印件</w:t>
      </w:r>
    </w:p>
    <w:p w:rsidR="0002401C" w:rsidRPr="0051330A" w:rsidRDefault="0002401C" w:rsidP="0051330A">
      <w:pPr>
        <w:widowControl/>
        <w:shd w:val="clear" w:color="auto" w:fill="FFFFFF"/>
        <w:spacing w:line="500" w:lineRule="exact"/>
        <w:ind w:firstLineChars="200" w:firstLine="31680"/>
        <w:jc w:val="left"/>
        <w:rPr>
          <w:rFonts w:ascii="宋体"/>
          <w:sz w:val="28"/>
          <w:szCs w:val="28"/>
        </w:rPr>
      </w:pPr>
      <w:r w:rsidRPr="0051330A">
        <w:rPr>
          <w:rFonts w:ascii="宋体" w:hAnsi="宋体" w:hint="eastAsia"/>
          <w:sz w:val="28"/>
          <w:szCs w:val="28"/>
        </w:rPr>
        <w:t>（</w:t>
      </w:r>
      <w:r w:rsidRPr="0051330A">
        <w:rPr>
          <w:rFonts w:ascii="宋体" w:hAnsi="宋体"/>
          <w:sz w:val="28"/>
          <w:szCs w:val="28"/>
        </w:rPr>
        <w:t>6</w:t>
      </w:r>
      <w:r w:rsidRPr="0051330A">
        <w:rPr>
          <w:rFonts w:ascii="宋体" w:hAnsi="宋体" w:hint="eastAsia"/>
          <w:sz w:val="28"/>
          <w:szCs w:val="28"/>
        </w:rPr>
        <w:t>）其它相关证明材料（学生干部证明等）</w:t>
      </w:r>
    </w:p>
    <w:p w:rsidR="0002401C" w:rsidRPr="0051330A" w:rsidRDefault="0002401C" w:rsidP="00B41A6B">
      <w:pPr>
        <w:spacing w:line="500" w:lineRule="exact"/>
        <w:ind w:firstLine="555"/>
        <w:jc w:val="left"/>
        <w:rPr>
          <w:rFonts w:ascii="宋体"/>
          <w:sz w:val="28"/>
          <w:szCs w:val="28"/>
        </w:rPr>
      </w:pPr>
      <w:r w:rsidRPr="0051330A">
        <w:rPr>
          <w:rFonts w:ascii="宋体" w:hAnsi="宋体"/>
          <w:sz w:val="28"/>
          <w:szCs w:val="28"/>
        </w:rPr>
        <w:t>3</w:t>
      </w:r>
      <w:r w:rsidRPr="0051330A">
        <w:rPr>
          <w:rFonts w:ascii="宋体" w:hAnsi="宋体" w:hint="eastAsia"/>
          <w:sz w:val="28"/>
          <w:szCs w:val="28"/>
        </w:rPr>
        <w:t>、面试。</w:t>
      </w:r>
      <w:smartTag w:uri="urn:schemas-microsoft-com:office:smarttags" w:element="chsdate">
        <w:smartTagPr>
          <w:attr w:name="IsROCDate" w:val="False"/>
          <w:attr w:name="IsLunarDate" w:val="False"/>
          <w:attr w:name="Day" w:val="22"/>
          <w:attr w:name="Month" w:val="9"/>
          <w:attr w:name="Year" w:val="2016"/>
        </w:smartTagPr>
        <w:r w:rsidRPr="0051330A">
          <w:rPr>
            <w:rFonts w:ascii="宋体" w:hAnsi="宋体"/>
            <w:sz w:val="28"/>
            <w:szCs w:val="28"/>
          </w:rPr>
          <w:t>9</w:t>
        </w:r>
        <w:r w:rsidRPr="0051330A">
          <w:rPr>
            <w:rFonts w:ascii="宋体" w:hAnsi="宋体" w:hint="eastAsia"/>
            <w:sz w:val="28"/>
            <w:szCs w:val="28"/>
          </w:rPr>
          <w:t>月</w:t>
        </w:r>
        <w:r w:rsidRPr="0051330A">
          <w:rPr>
            <w:rFonts w:ascii="宋体" w:hAnsi="宋体"/>
            <w:sz w:val="28"/>
            <w:szCs w:val="28"/>
          </w:rPr>
          <w:t>22</w:t>
        </w:r>
        <w:r w:rsidRPr="0051330A">
          <w:rPr>
            <w:rFonts w:ascii="宋体" w:hAnsi="宋体" w:hint="eastAsia"/>
            <w:sz w:val="28"/>
            <w:szCs w:val="28"/>
          </w:rPr>
          <w:t>日</w:t>
        </w:r>
      </w:smartTag>
      <w:r w:rsidRPr="0051330A">
        <w:rPr>
          <w:rFonts w:ascii="宋体" w:hAnsi="宋体" w:hint="eastAsia"/>
          <w:sz w:val="28"/>
          <w:szCs w:val="28"/>
        </w:rPr>
        <w:t>，领导小组对各学院推荐的志愿者进行面试，并根据招募指标和面试成绩由高到低初步确定拟录取志愿者名单。</w:t>
      </w:r>
    </w:p>
    <w:p w:rsidR="0002401C" w:rsidRPr="0051330A" w:rsidRDefault="0002401C" w:rsidP="0051330A">
      <w:pPr>
        <w:spacing w:line="500" w:lineRule="exact"/>
        <w:ind w:firstLineChars="200" w:firstLine="31680"/>
        <w:rPr>
          <w:rFonts w:ascii="宋体"/>
          <w:sz w:val="28"/>
          <w:szCs w:val="28"/>
        </w:rPr>
      </w:pPr>
      <w:r w:rsidRPr="0051330A">
        <w:rPr>
          <w:rFonts w:ascii="宋体" w:hAnsi="宋体"/>
          <w:sz w:val="28"/>
          <w:szCs w:val="28"/>
        </w:rPr>
        <w:t>4</w:t>
      </w:r>
      <w:r w:rsidRPr="0051330A">
        <w:rPr>
          <w:rFonts w:ascii="宋体" w:hAnsi="宋体" w:hint="eastAsia"/>
          <w:sz w:val="28"/>
          <w:szCs w:val="28"/>
        </w:rPr>
        <w:t>、公示。拟录取志愿者名单在校团委网页上进行公示。</w:t>
      </w:r>
    </w:p>
    <w:p w:rsidR="0002401C" w:rsidRPr="0051330A" w:rsidRDefault="0002401C" w:rsidP="0051330A">
      <w:pPr>
        <w:spacing w:line="500" w:lineRule="exact"/>
        <w:ind w:firstLineChars="200" w:firstLine="31680"/>
        <w:rPr>
          <w:rFonts w:ascii="宋体"/>
          <w:sz w:val="28"/>
          <w:szCs w:val="28"/>
        </w:rPr>
      </w:pPr>
      <w:r w:rsidRPr="0051330A">
        <w:rPr>
          <w:rFonts w:ascii="宋体" w:hAnsi="宋体"/>
          <w:sz w:val="28"/>
          <w:szCs w:val="28"/>
        </w:rPr>
        <w:t>5</w:t>
      </w:r>
      <w:r w:rsidRPr="0051330A">
        <w:rPr>
          <w:rFonts w:ascii="宋体" w:hAnsi="宋体" w:hint="eastAsia"/>
          <w:sz w:val="28"/>
          <w:szCs w:val="28"/>
        </w:rPr>
        <w:t>、体检。公示无异议后，领导小组办公室组织通过面试的学生进行体检。</w:t>
      </w:r>
    </w:p>
    <w:p w:rsidR="0002401C" w:rsidRPr="0051330A" w:rsidRDefault="0002401C" w:rsidP="0051330A">
      <w:pPr>
        <w:spacing w:line="500" w:lineRule="exact"/>
        <w:ind w:firstLineChars="200" w:firstLine="31680"/>
        <w:rPr>
          <w:rFonts w:ascii="宋体"/>
          <w:sz w:val="28"/>
          <w:szCs w:val="28"/>
        </w:rPr>
      </w:pPr>
      <w:r w:rsidRPr="0051330A">
        <w:rPr>
          <w:rFonts w:ascii="宋体" w:hAnsi="宋体"/>
          <w:sz w:val="28"/>
          <w:szCs w:val="28"/>
        </w:rPr>
        <w:t>6</w:t>
      </w:r>
      <w:r w:rsidRPr="0051330A">
        <w:rPr>
          <w:rFonts w:ascii="宋体" w:hAnsi="宋体" w:hint="eastAsia"/>
          <w:sz w:val="28"/>
          <w:szCs w:val="28"/>
        </w:rPr>
        <w:t>、补录。若拟录取学生未能通过学校组织的体检，领导小组可根据面试成绩由高到低从候补人选中补录。</w:t>
      </w:r>
    </w:p>
    <w:p w:rsidR="0002401C" w:rsidRPr="0051330A" w:rsidRDefault="0002401C" w:rsidP="0051330A">
      <w:pPr>
        <w:spacing w:line="500" w:lineRule="exact"/>
        <w:ind w:firstLineChars="200" w:firstLine="31680"/>
        <w:jc w:val="left"/>
        <w:rPr>
          <w:rFonts w:ascii="宋体" w:hAnsi="宋体"/>
          <w:sz w:val="28"/>
          <w:szCs w:val="28"/>
        </w:rPr>
      </w:pPr>
      <w:r w:rsidRPr="0051330A">
        <w:rPr>
          <w:rFonts w:ascii="宋体" w:hAnsi="宋体"/>
          <w:sz w:val="28"/>
          <w:szCs w:val="28"/>
        </w:rPr>
        <w:t>7</w:t>
      </w:r>
      <w:r w:rsidRPr="0051330A">
        <w:rPr>
          <w:rFonts w:ascii="宋体" w:hAnsi="宋体" w:hint="eastAsia"/>
          <w:sz w:val="28"/>
          <w:szCs w:val="28"/>
        </w:rPr>
        <w:t>、</w:t>
      </w:r>
      <w:smartTag w:uri="urn:schemas-microsoft-com:office:smarttags" w:element="chsdate">
        <w:smartTagPr>
          <w:attr w:name="IsROCDate" w:val="False"/>
          <w:attr w:name="IsLunarDate" w:val="False"/>
          <w:attr w:name="Day" w:val="25"/>
          <w:attr w:name="Month" w:val="9"/>
          <w:attr w:name="Year" w:val="2016"/>
        </w:smartTagPr>
        <w:r w:rsidRPr="0051330A">
          <w:rPr>
            <w:rFonts w:ascii="宋体" w:hAnsi="宋体"/>
            <w:sz w:val="28"/>
            <w:szCs w:val="28"/>
          </w:rPr>
          <w:t>9</w:t>
        </w:r>
        <w:r w:rsidRPr="0051330A">
          <w:rPr>
            <w:rFonts w:ascii="宋体" w:hAnsi="宋体" w:hint="eastAsia"/>
            <w:sz w:val="28"/>
            <w:szCs w:val="28"/>
          </w:rPr>
          <w:t>月</w:t>
        </w:r>
        <w:r w:rsidRPr="0051330A">
          <w:rPr>
            <w:rFonts w:ascii="宋体" w:hAnsi="宋体"/>
            <w:sz w:val="28"/>
            <w:szCs w:val="28"/>
          </w:rPr>
          <w:t>25</w:t>
        </w:r>
        <w:r w:rsidRPr="0051330A">
          <w:rPr>
            <w:rFonts w:ascii="宋体" w:hAnsi="宋体" w:hint="eastAsia"/>
            <w:sz w:val="28"/>
            <w:szCs w:val="28"/>
          </w:rPr>
          <w:t>日</w:t>
        </w:r>
      </w:smartTag>
      <w:r w:rsidRPr="0051330A">
        <w:rPr>
          <w:rFonts w:ascii="宋体" w:hAnsi="宋体" w:hint="eastAsia"/>
          <w:sz w:val="28"/>
          <w:szCs w:val="28"/>
        </w:rPr>
        <w:t>，校推荐免试研究生领导小组会议审议志愿者候选人名单，确定参加第十九届研究生支教团志愿者名单。</w:t>
      </w:r>
      <w:r w:rsidRPr="0051330A">
        <w:rPr>
          <w:rFonts w:ascii="宋体" w:hAnsi="宋体"/>
          <w:sz w:val="28"/>
          <w:szCs w:val="28"/>
        </w:rPr>
        <w:t xml:space="preserve">  </w:t>
      </w:r>
    </w:p>
    <w:p w:rsidR="0002401C" w:rsidRPr="0051330A" w:rsidRDefault="0002401C" w:rsidP="0051330A">
      <w:pPr>
        <w:spacing w:line="500" w:lineRule="exact"/>
        <w:ind w:firstLineChars="200" w:firstLine="31680"/>
        <w:rPr>
          <w:rFonts w:ascii="宋体"/>
          <w:sz w:val="28"/>
          <w:szCs w:val="28"/>
        </w:rPr>
      </w:pPr>
      <w:r w:rsidRPr="0051330A">
        <w:rPr>
          <w:rFonts w:ascii="宋体" w:hAnsi="宋体"/>
          <w:sz w:val="28"/>
          <w:szCs w:val="28"/>
        </w:rPr>
        <w:t>8</w:t>
      </w:r>
      <w:r w:rsidRPr="0051330A">
        <w:rPr>
          <w:rFonts w:ascii="宋体" w:hAnsi="宋体" w:hint="eastAsia"/>
          <w:sz w:val="28"/>
          <w:szCs w:val="28"/>
        </w:rPr>
        <w:t>、</w:t>
      </w:r>
      <w:smartTag w:uri="urn:schemas-microsoft-com:office:smarttags" w:element="chsdate">
        <w:smartTagPr>
          <w:attr w:name="IsROCDate" w:val="False"/>
          <w:attr w:name="IsLunarDate" w:val="False"/>
          <w:attr w:name="Day" w:val="26"/>
          <w:attr w:name="Month" w:val="9"/>
          <w:attr w:name="Year" w:val="2016"/>
        </w:smartTagPr>
        <w:r w:rsidRPr="0051330A">
          <w:rPr>
            <w:rFonts w:ascii="宋体" w:hAnsi="宋体"/>
            <w:sz w:val="28"/>
            <w:szCs w:val="28"/>
          </w:rPr>
          <w:t>9</w:t>
        </w:r>
        <w:r w:rsidRPr="0051330A">
          <w:rPr>
            <w:rFonts w:ascii="宋体" w:hAnsi="宋体" w:hint="eastAsia"/>
            <w:sz w:val="28"/>
            <w:szCs w:val="28"/>
          </w:rPr>
          <w:t>月</w:t>
        </w:r>
        <w:r w:rsidRPr="0051330A">
          <w:rPr>
            <w:rFonts w:ascii="宋体" w:hAnsi="宋体"/>
            <w:sz w:val="28"/>
            <w:szCs w:val="28"/>
          </w:rPr>
          <w:t>26</w:t>
        </w:r>
        <w:r w:rsidRPr="0051330A">
          <w:rPr>
            <w:rFonts w:ascii="宋体" w:hAnsi="宋体" w:hint="eastAsia"/>
            <w:sz w:val="28"/>
            <w:szCs w:val="28"/>
          </w:rPr>
          <w:t>日</w:t>
        </w:r>
      </w:smartTag>
      <w:r w:rsidRPr="0051330A">
        <w:rPr>
          <w:rFonts w:ascii="宋体" w:hAnsi="宋体" w:hint="eastAsia"/>
          <w:sz w:val="28"/>
          <w:szCs w:val="28"/>
        </w:rPr>
        <w:t>，学校将获得推免资格的志愿者名单上传到教育部推荐免试研究生系统，并签订《招募协议书》。</w:t>
      </w:r>
    </w:p>
    <w:p w:rsidR="0002401C" w:rsidRPr="0051330A" w:rsidRDefault="0002401C" w:rsidP="0051330A">
      <w:pPr>
        <w:spacing w:line="500" w:lineRule="exact"/>
        <w:ind w:firstLineChars="200" w:firstLine="31680"/>
        <w:rPr>
          <w:rFonts w:ascii="宋体"/>
          <w:sz w:val="28"/>
          <w:szCs w:val="28"/>
        </w:rPr>
      </w:pPr>
      <w:r w:rsidRPr="0051330A">
        <w:rPr>
          <w:rFonts w:ascii="宋体" w:hAnsi="宋体"/>
          <w:sz w:val="28"/>
          <w:szCs w:val="28"/>
        </w:rPr>
        <w:t>9</w:t>
      </w:r>
      <w:r w:rsidRPr="0051330A">
        <w:rPr>
          <w:rFonts w:ascii="宋体" w:hAnsi="宋体" w:hint="eastAsia"/>
          <w:sz w:val="28"/>
          <w:szCs w:val="28"/>
        </w:rPr>
        <w:t>、</w:t>
      </w:r>
      <w:smartTag w:uri="urn:schemas-microsoft-com:office:smarttags" w:element="chsdate">
        <w:smartTagPr>
          <w:attr w:name="IsROCDate" w:val="False"/>
          <w:attr w:name="IsLunarDate" w:val="False"/>
          <w:attr w:name="Day" w:val="1"/>
          <w:attr w:name="Month" w:val="11"/>
          <w:attr w:name="Year" w:val="2016"/>
        </w:smartTagPr>
        <w:r w:rsidRPr="0051330A">
          <w:rPr>
            <w:rFonts w:ascii="宋体" w:hAnsi="宋体"/>
            <w:sz w:val="28"/>
            <w:szCs w:val="28"/>
          </w:rPr>
          <w:t>11</w:t>
        </w:r>
        <w:r w:rsidRPr="0051330A">
          <w:rPr>
            <w:rFonts w:ascii="宋体" w:hAnsi="宋体" w:hint="eastAsia"/>
            <w:sz w:val="28"/>
            <w:szCs w:val="28"/>
          </w:rPr>
          <w:t>月</w:t>
        </w:r>
        <w:r w:rsidRPr="0051330A">
          <w:rPr>
            <w:rFonts w:ascii="宋体" w:hAnsi="宋体"/>
            <w:sz w:val="28"/>
            <w:szCs w:val="28"/>
          </w:rPr>
          <w:t>1</w:t>
        </w:r>
        <w:r w:rsidRPr="0051330A">
          <w:rPr>
            <w:rFonts w:ascii="宋体" w:hAnsi="宋体" w:hint="eastAsia"/>
            <w:sz w:val="28"/>
            <w:szCs w:val="28"/>
          </w:rPr>
          <w:t>日</w:t>
        </w:r>
      </w:smartTag>
      <w:r w:rsidRPr="0051330A">
        <w:rPr>
          <w:rFonts w:ascii="宋体" w:hAnsi="宋体" w:hint="eastAsia"/>
          <w:sz w:val="28"/>
          <w:szCs w:val="28"/>
        </w:rPr>
        <w:t>前，入选</w:t>
      </w:r>
      <w:r w:rsidRPr="0051330A">
        <w:rPr>
          <w:rFonts w:ascii="宋体" w:hAnsi="宋体"/>
          <w:sz w:val="28"/>
          <w:szCs w:val="28"/>
        </w:rPr>
        <w:t>2017-2018</w:t>
      </w:r>
      <w:r w:rsidRPr="0051330A">
        <w:rPr>
          <w:rFonts w:ascii="宋体" w:hAnsi="宋体" w:hint="eastAsia"/>
          <w:sz w:val="28"/>
          <w:szCs w:val="28"/>
        </w:rPr>
        <w:t>年度（第</w:t>
      </w:r>
      <w:r w:rsidRPr="0051330A">
        <w:rPr>
          <w:rFonts w:ascii="宋体" w:hAnsi="宋体"/>
          <w:sz w:val="28"/>
          <w:szCs w:val="28"/>
        </w:rPr>
        <w:t>19</w:t>
      </w:r>
      <w:r w:rsidRPr="0051330A">
        <w:rPr>
          <w:rFonts w:ascii="宋体" w:hAnsi="宋体" w:hint="eastAsia"/>
          <w:sz w:val="28"/>
          <w:szCs w:val="28"/>
        </w:rPr>
        <w:t>届）研支团成员登陆西部计划官方网站（</w:t>
      </w:r>
      <w:r w:rsidRPr="0051330A">
        <w:rPr>
          <w:rFonts w:ascii="宋体" w:hAnsi="宋体"/>
          <w:sz w:val="28"/>
          <w:szCs w:val="28"/>
        </w:rPr>
        <w:t>http</w:t>
      </w:r>
      <w:r w:rsidRPr="0051330A">
        <w:rPr>
          <w:rFonts w:ascii="宋体" w:hAnsi="宋体" w:hint="eastAsia"/>
          <w:sz w:val="28"/>
          <w:szCs w:val="28"/>
        </w:rPr>
        <w:t>：</w:t>
      </w:r>
      <w:r w:rsidRPr="0051330A">
        <w:rPr>
          <w:rFonts w:ascii="宋体" w:hAnsi="宋体"/>
          <w:sz w:val="28"/>
          <w:szCs w:val="28"/>
        </w:rPr>
        <w:t>//xibu.youth.cn</w:t>
      </w:r>
      <w:r w:rsidRPr="0051330A">
        <w:rPr>
          <w:rFonts w:ascii="宋体" w:hAnsi="宋体" w:hint="eastAsia"/>
          <w:sz w:val="28"/>
          <w:szCs w:val="28"/>
        </w:rPr>
        <w:t>），在“第</w:t>
      </w:r>
      <w:r w:rsidRPr="0051330A">
        <w:rPr>
          <w:rFonts w:ascii="宋体" w:hAnsi="宋体"/>
          <w:sz w:val="28"/>
          <w:szCs w:val="28"/>
        </w:rPr>
        <w:t>19</w:t>
      </w:r>
      <w:r w:rsidRPr="0051330A">
        <w:rPr>
          <w:rFonts w:ascii="宋体" w:hAnsi="宋体" w:hint="eastAsia"/>
          <w:sz w:val="28"/>
          <w:szCs w:val="28"/>
        </w:rPr>
        <w:t>届研究生支教团报名注册信息系统”中填报相关信息并审核。</w:t>
      </w:r>
    </w:p>
    <w:p w:rsidR="0002401C" w:rsidRPr="0051330A" w:rsidRDefault="0002401C" w:rsidP="0051330A">
      <w:pPr>
        <w:pStyle w:val="NormalWeb"/>
        <w:spacing w:before="0" w:beforeAutospacing="0" w:after="0" w:afterAutospacing="0" w:line="500" w:lineRule="exact"/>
        <w:ind w:firstLineChars="200" w:firstLine="31680"/>
        <w:rPr>
          <w:rFonts w:cs="Times New Roman"/>
          <w:kern w:val="2"/>
          <w:sz w:val="28"/>
          <w:szCs w:val="28"/>
        </w:rPr>
      </w:pPr>
      <w:r w:rsidRPr="0051330A">
        <w:rPr>
          <w:sz w:val="28"/>
          <w:szCs w:val="28"/>
        </w:rPr>
        <w:t>10</w:t>
      </w:r>
      <w:r w:rsidRPr="0051330A">
        <w:rPr>
          <w:rFonts w:hint="eastAsia"/>
          <w:sz w:val="28"/>
          <w:szCs w:val="28"/>
        </w:rPr>
        <w:t>、</w:t>
      </w:r>
      <w:r w:rsidRPr="0051330A">
        <w:rPr>
          <w:rFonts w:cs="Times New Roman" w:hint="eastAsia"/>
          <w:kern w:val="2"/>
          <w:sz w:val="28"/>
          <w:szCs w:val="28"/>
        </w:rPr>
        <w:t>参加学校培训。</w:t>
      </w:r>
      <w:r w:rsidRPr="0051330A">
        <w:rPr>
          <w:rFonts w:cs="Times New Roman"/>
          <w:kern w:val="2"/>
          <w:sz w:val="28"/>
          <w:szCs w:val="28"/>
        </w:rPr>
        <w:t>2016</w:t>
      </w:r>
      <w:r w:rsidRPr="0051330A">
        <w:rPr>
          <w:rFonts w:cs="Times New Roman" w:hint="eastAsia"/>
          <w:kern w:val="2"/>
          <w:sz w:val="28"/>
          <w:szCs w:val="28"/>
        </w:rPr>
        <w:t>年</w:t>
      </w:r>
      <w:r w:rsidRPr="0051330A">
        <w:rPr>
          <w:rFonts w:cs="Times New Roman"/>
          <w:kern w:val="2"/>
          <w:sz w:val="28"/>
          <w:szCs w:val="28"/>
        </w:rPr>
        <w:t>11</w:t>
      </w:r>
      <w:r w:rsidRPr="0051330A">
        <w:rPr>
          <w:rFonts w:cs="Times New Roman" w:hint="eastAsia"/>
          <w:kern w:val="2"/>
          <w:sz w:val="28"/>
          <w:szCs w:val="28"/>
        </w:rPr>
        <w:t>月至</w:t>
      </w:r>
      <w:r w:rsidRPr="0051330A">
        <w:rPr>
          <w:rFonts w:cs="Times New Roman"/>
          <w:kern w:val="2"/>
          <w:sz w:val="28"/>
          <w:szCs w:val="28"/>
        </w:rPr>
        <w:t>2017</w:t>
      </w:r>
      <w:r w:rsidRPr="0051330A">
        <w:rPr>
          <w:rFonts w:cs="Times New Roman" w:hint="eastAsia"/>
          <w:kern w:val="2"/>
          <w:sz w:val="28"/>
          <w:szCs w:val="28"/>
        </w:rPr>
        <w:t>年</w:t>
      </w:r>
      <w:r w:rsidRPr="0051330A">
        <w:rPr>
          <w:rFonts w:cs="Times New Roman"/>
          <w:kern w:val="2"/>
          <w:sz w:val="28"/>
          <w:szCs w:val="28"/>
        </w:rPr>
        <w:t>7</w:t>
      </w:r>
      <w:r w:rsidRPr="0051330A">
        <w:rPr>
          <w:rFonts w:cs="Times New Roman" w:hint="eastAsia"/>
          <w:kern w:val="2"/>
          <w:sz w:val="28"/>
          <w:szCs w:val="28"/>
        </w:rPr>
        <w:t>月，志愿者应参加学校工作领导小组办公室制定的培训计划，开展教学技能、社会工作、志愿服务、政策规章、日常管理制度、团学工作等方面的预备期培训和相关支教见习、实习活动。</w:t>
      </w:r>
    </w:p>
    <w:p w:rsidR="0002401C" w:rsidRPr="0051330A" w:rsidRDefault="0002401C" w:rsidP="0051330A">
      <w:pPr>
        <w:widowControl/>
        <w:shd w:val="clear" w:color="auto" w:fill="FFFFFF"/>
        <w:spacing w:line="500" w:lineRule="exact"/>
        <w:ind w:firstLineChars="200" w:firstLine="31680"/>
        <w:jc w:val="left"/>
        <w:rPr>
          <w:rFonts w:ascii="宋体"/>
          <w:sz w:val="28"/>
          <w:szCs w:val="28"/>
        </w:rPr>
      </w:pPr>
      <w:r w:rsidRPr="0051330A">
        <w:rPr>
          <w:rFonts w:ascii="宋体" w:hAnsi="宋体"/>
          <w:sz w:val="28"/>
          <w:szCs w:val="28"/>
        </w:rPr>
        <w:t>11</w:t>
      </w:r>
      <w:r w:rsidRPr="0051330A">
        <w:rPr>
          <w:rFonts w:ascii="宋体" w:hAnsi="宋体" w:hint="eastAsia"/>
          <w:sz w:val="28"/>
          <w:szCs w:val="28"/>
        </w:rPr>
        <w:t>、派遣上岗。</w:t>
      </w:r>
      <w:r w:rsidRPr="0051330A">
        <w:rPr>
          <w:rFonts w:ascii="宋体" w:hAnsi="宋体"/>
          <w:sz w:val="28"/>
          <w:szCs w:val="28"/>
        </w:rPr>
        <w:t>2017</w:t>
      </w:r>
      <w:r w:rsidRPr="0051330A">
        <w:rPr>
          <w:rFonts w:ascii="宋体" w:hAnsi="宋体" w:hint="eastAsia"/>
          <w:sz w:val="28"/>
          <w:szCs w:val="28"/>
        </w:rPr>
        <w:t>年</w:t>
      </w:r>
      <w:r w:rsidRPr="0051330A">
        <w:rPr>
          <w:rFonts w:ascii="宋体" w:hAnsi="宋体"/>
          <w:sz w:val="28"/>
          <w:szCs w:val="28"/>
        </w:rPr>
        <w:t>7</w:t>
      </w:r>
      <w:r w:rsidRPr="0051330A">
        <w:rPr>
          <w:rFonts w:ascii="宋体" w:hAnsi="宋体" w:hint="eastAsia"/>
          <w:sz w:val="28"/>
          <w:szCs w:val="28"/>
        </w:rPr>
        <w:t>月，将集中组织支教团成员参加岗前培训，到服务地报到、上岗服务。</w:t>
      </w:r>
    </w:p>
    <w:p w:rsidR="0002401C" w:rsidRPr="0051330A" w:rsidRDefault="0002401C" w:rsidP="0051330A">
      <w:pPr>
        <w:spacing w:line="500" w:lineRule="exact"/>
        <w:ind w:firstLineChars="200" w:firstLine="31680"/>
        <w:jc w:val="left"/>
        <w:rPr>
          <w:rFonts w:ascii="宋体"/>
          <w:sz w:val="28"/>
          <w:szCs w:val="28"/>
        </w:rPr>
      </w:pPr>
      <w:r w:rsidRPr="0051330A">
        <w:rPr>
          <w:rFonts w:ascii="宋体" w:hAnsi="宋体" w:hint="eastAsia"/>
          <w:b/>
          <w:sz w:val="28"/>
          <w:szCs w:val="28"/>
        </w:rPr>
        <w:t>四、政策保障</w:t>
      </w:r>
    </w:p>
    <w:p w:rsidR="0002401C" w:rsidRPr="0051330A" w:rsidRDefault="0002401C" w:rsidP="0051330A">
      <w:pPr>
        <w:pStyle w:val="NormalWeb"/>
        <w:spacing w:before="0" w:beforeAutospacing="0" w:after="0" w:afterAutospacing="0" w:line="500" w:lineRule="exact"/>
        <w:ind w:firstLineChars="196" w:firstLine="31680"/>
        <w:rPr>
          <w:rFonts w:cs="Times New Roman"/>
          <w:kern w:val="2"/>
          <w:sz w:val="28"/>
          <w:szCs w:val="28"/>
        </w:rPr>
      </w:pPr>
      <w:r w:rsidRPr="0051330A">
        <w:rPr>
          <w:rFonts w:cs="Times New Roman"/>
          <w:kern w:val="2"/>
          <w:sz w:val="28"/>
          <w:szCs w:val="28"/>
        </w:rPr>
        <w:t>1</w:t>
      </w:r>
      <w:r w:rsidRPr="0051330A">
        <w:rPr>
          <w:rFonts w:cs="Times New Roman" w:hint="eastAsia"/>
          <w:kern w:val="2"/>
          <w:sz w:val="28"/>
          <w:szCs w:val="28"/>
        </w:rPr>
        <w:t>、研究生支教团项目接收的免试硕士生不占所在学院的免试生计划，由学校单列下达。</w:t>
      </w:r>
    </w:p>
    <w:p w:rsidR="0002401C" w:rsidRPr="0051330A" w:rsidRDefault="0002401C" w:rsidP="0051330A">
      <w:pPr>
        <w:pStyle w:val="NormalWeb"/>
        <w:spacing w:before="0" w:beforeAutospacing="0" w:after="0" w:afterAutospacing="0" w:line="500" w:lineRule="exact"/>
        <w:ind w:firstLineChars="196" w:firstLine="31680"/>
        <w:rPr>
          <w:rFonts w:cs="Times New Roman"/>
          <w:kern w:val="2"/>
          <w:sz w:val="28"/>
          <w:szCs w:val="28"/>
        </w:rPr>
      </w:pPr>
      <w:r w:rsidRPr="0051330A">
        <w:rPr>
          <w:rFonts w:cs="Times New Roman"/>
          <w:kern w:val="2"/>
          <w:sz w:val="28"/>
          <w:szCs w:val="28"/>
        </w:rPr>
        <w:t>2</w:t>
      </w:r>
      <w:r w:rsidRPr="0051330A">
        <w:rPr>
          <w:rFonts w:cs="Times New Roman" w:hint="eastAsia"/>
          <w:kern w:val="2"/>
          <w:sz w:val="28"/>
          <w:szCs w:val="28"/>
        </w:rPr>
        <w:t>、志愿者服务期满、考核合格，享受西部计划服务期</w:t>
      </w:r>
      <w:r w:rsidRPr="0051330A">
        <w:rPr>
          <w:rFonts w:cs="Times New Roman"/>
          <w:kern w:val="2"/>
          <w:sz w:val="28"/>
          <w:szCs w:val="28"/>
        </w:rPr>
        <w:t>1</w:t>
      </w:r>
      <w:r w:rsidRPr="0051330A">
        <w:rPr>
          <w:rFonts w:cs="Times New Roman" w:hint="eastAsia"/>
          <w:kern w:val="2"/>
          <w:sz w:val="28"/>
          <w:szCs w:val="28"/>
        </w:rPr>
        <w:t>年的政策。服务期间，志愿者保留</w:t>
      </w:r>
      <w:r w:rsidRPr="0051330A">
        <w:rPr>
          <w:rFonts w:cs="Times New Roman"/>
          <w:kern w:val="2"/>
          <w:sz w:val="28"/>
          <w:szCs w:val="28"/>
        </w:rPr>
        <w:t>1</w:t>
      </w:r>
      <w:r w:rsidRPr="0051330A">
        <w:rPr>
          <w:rFonts w:cs="Times New Roman" w:hint="eastAsia"/>
          <w:kern w:val="2"/>
          <w:sz w:val="28"/>
          <w:szCs w:val="28"/>
        </w:rPr>
        <w:t>年研究生入学资格。服务期满，通过支教期间各种考核、无违法违纪处分的志愿者按实际入学年度入学攻读硕士学位。</w:t>
      </w:r>
    </w:p>
    <w:p w:rsidR="0002401C" w:rsidRPr="0051330A" w:rsidRDefault="0002401C" w:rsidP="0051330A">
      <w:pPr>
        <w:pStyle w:val="NormalWeb"/>
        <w:spacing w:before="0" w:beforeAutospacing="0" w:after="0" w:afterAutospacing="0" w:line="500" w:lineRule="exact"/>
        <w:ind w:firstLineChars="196" w:firstLine="31680"/>
        <w:rPr>
          <w:rFonts w:cs="Times New Roman"/>
          <w:kern w:val="2"/>
          <w:sz w:val="28"/>
          <w:szCs w:val="28"/>
        </w:rPr>
      </w:pPr>
      <w:r w:rsidRPr="0051330A">
        <w:rPr>
          <w:rFonts w:cs="Times New Roman"/>
          <w:kern w:val="2"/>
          <w:sz w:val="28"/>
          <w:szCs w:val="28"/>
        </w:rPr>
        <w:t>3</w:t>
      </w:r>
      <w:r w:rsidRPr="0051330A">
        <w:rPr>
          <w:rFonts w:cs="Times New Roman" w:hint="eastAsia"/>
          <w:kern w:val="2"/>
          <w:sz w:val="28"/>
          <w:szCs w:val="28"/>
        </w:rPr>
        <w:t>、志愿服务期间，生活补贴、交通补贴、艰苦边远地区津贴、综合保障险等，执行西部计划志愿者有关规定。</w:t>
      </w:r>
    </w:p>
    <w:p w:rsidR="0002401C" w:rsidRPr="0051330A" w:rsidRDefault="0002401C" w:rsidP="0051330A">
      <w:pPr>
        <w:spacing w:line="500" w:lineRule="exact"/>
        <w:ind w:firstLineChars="196" w:firstLine="31680"/>
        <w:jc w:val="left"/>
        <w:rPr>
          <w:rFonts w:ascii="宋体"/>
          <w:sz w:val="28"/>
          <w:szCs w:val="28"/>
        </w:rPr>
      </w:pPr>
      <w:r w:rsidRPr="0051330A">
        <w:rPr>
          <w:rFonts w:ascii="宋体" w:hAnsi="宋体" w:hint="eastAsia"/>
          <w:b/>
          <w:sz w:val="28"/>
          <w:szCs w:val="28"/>
        </w:rPr>
        <w:t>五、工作要求</w:t>
      </w:r>
    </w:p>
    <w:p w:rsidR="0002401C" w:rsidRPr="0051330A" w:rsidRDefault="0002401C" w:rsidP="0051330A">
      <w:pPr>
        <w:spacing w:line="500" w:lineRule="exact"/>
        <w:ind w:firstLineChars="200" w:firstLine="31680"/>
        <w:jc w:val="left"/>
        <w:rPr>
          <w:rFonts w:ascii="宋体"/>
          <w:sz w:val="28"/>
          <w:szCs w:val="28"/>
        </w:rPr>
      </w:pPr>
      <w:r w:rsidRPr="0051330A">
        <w:rPr>
          <w:rFonts w:ascii="宋体" w:hAnsi="宋体"/>
          <w:sz w:val="28"/>
          <w:szCs w:val="28"/>
        </w:rPr>
        <w:t>1</w:t>
      </w:r>
      <w:r w:rsidRPr="0051330A">
        <w:rPr>
          <w:rFonts w:ascii="宋体" w:hAnsi="宋体" w:hint="eastAsia"/>
          <w:sz w:val="28"/>
          <w:szCs w:val="28"/>
        </w:rPr>
        <w:t>、高度重视、精心组织。研究生支教团工作是加强和改进我校大学生思想政治教育、推进人才培养模式改革、促进青年学生成长成才的有效手段和重要举措，各学院应高度重视、精心组织，确保相关工作顺利进行。</w:t>
      </w:r>
    </w:p>
    <w:p w:rsidR="0002401C" w:rsidRPr="0051330A" w:rsidRDefault="0002401C" w:rsidP="0051330A">
      <w:pPr>
        <w:spacing w:line="500" w:lineRule="exact"/>
        <w:ind w:firstLineChars="200" w:firstLine="31680"/>
        <w:jc w:val="left"/>
        <w:rPr>
          <w:rFonts w:ascii="宋体"/>
          <w:sz w:val="28"/>
          <w:szCs w:val="28"/>
        </w:rPr>
      </w:pPr>
      <w:r w:rsidRPr="0051330A">
        <w:rPr>
          <w:rFonts w:ascii="宋体" w:hAnsi="宋体"/>
          <w:sz w:val="28"/>
          <w:szCs w:val="28"/>
        </w:rPr>
        <w:t>2</w:t>
      </w:r>
      <w:r w:rsidRPr="0051330A">
        <w:rPr>
          <w:rFonts w:ascii="宋体" w:hAnsi="宋体" w:hint="eastAsia"/>
          <w:sz w:val="28"/>
          <w:szCs w:val="28"/>
        </w:rPr>
        <w:t>、积极宣传、加强管理。各学院要积极宣传，营造良好氛围，引导大学生树立到西部去、到基层去、到祖国最需要的地方去的远大志向，同时协调做好保留研究生入学资格、学籍档案管理等事宜。</w:t>
      </w:r>
    </w:p>
    <w:p w:rsidR="0002401C" w:rsidRPr="0051330A" w:rsidRDefault="0002401C" w:rsidP="0051330A">
      <w:pPr>
        <w:spacing w:line="500" w:lineRule="exact"/>
        <w:ind w:firstLineChars="200" w:firstLine="31680"/>
        <w:jc w:val="left"/>
        <w:rPr>
          <w:rFonts w:ascii="宋体"/>
          <w:sz w:val="28"/>
          <w:szCs w:val="28"/>
        </w:rPr>
      </w:pPr>
      <w:r w:rsidRPr="0051330A">
        <w:rPr>
          <w:rFonts w:ascii="宋体" w:hAnsi="宋体"/>
          <w:sz w:val="28"/>
          <w:szCs w:val="28"/>
        </w:rPr>
        <w:t>3</w:t>
      </w:r>
      <w:r w:rsidRPr="0051330A">
        <w:rPr>
          <w:rFonts w:ascii="宋体" w:hAnsi="宋体" w:hint="eastAsia"/>
          <w:sz w:val="28"/>
          <w:szCs w:val="28"/>
        </w:rPr>
        <w:t>、严格遴选、落实到位。各学院成立遴选推荐工作组，认真做好研究生支教团志愿者的选拔推荐工作，严格挑选，切实把好招募关，尤其是在学院审查报名材料环节，务必确保材料的真实性和可靠性。</w:t>
      </w:r>
    </w:p>
    <w:p w:rsidR="0002401C" w:rsidRPr="0051330A" w:rsidRDefault="0002401C" w:rsidP="0011432E">
      <w:pPr>
        <w:spacing w:line="500" w:lineRule="exact"/>
        <w:ind w:firstLine="555"/>
        <w:jc w:val="left"/>
        <w:rPr>
          <w:rFonts w:ascii="宋体"/>
          <w:b/>
          <w:sz w:val="28"/>
          <w:szCs w:val="28"/>
        </w:rPr>
      </w:pPr>
      <w:r w:rsidRPr="0051330A">
        <w:rPr>
          <w:rFonts w:ascii="宋体" w:hAnsi="宋体" w:hint="eastAsia"/>
          <w:b/>
          <w:sz w:val="28"/>
          <w:szCs w:val="28"/>
        </w:rPr>
        <w:t>六、本办法由研究生支教团领导小组办公室负责解释</w:t>
      </w:r>
    </w:p>
    <w:p w:rsidR="0002401C" w:rsidRPr="0051330A" w:rsidRDefault="0002401C" w:rsidP="003D114D">
      <w:pPr>
        <w:spacing w:line="500" w:lineRule="exact"/>
        <w:ind w:firstLine="555"/>
        <w:jc w:val="left"/>
        <w:rPr>
          <w:rFonts w:ascii="宋体"/>
          <w:sz w:val="28"/>
          <w:szCs w:val="28"/>
        </w:rPr>
      </w:pPr>
      <w:r w:rsidRPr="0051330A">
        <w:rPr>
          <w:rFonts w:ascii="宋体" w:hAnsi="宋体" w:hint="eastAsia"/>
          <w:sz w:val="28"/>
          <w:szCs w:val="28"/>
        </w:rPr>
        <w:t>项目办地点：田家炳西</w:t>
      </w:r>
      <w:r w:rsidRPr="0051330A">
        <w:rPr>
          <w:rFonts w:ascii="宋体" w:hAnsi="宋体"/>
          <w:sz w:val="28"/>
          <w:szCs w:val="28"/>
        </w:rPr>
        <w:t>202</w:t>
      </w:r>
      <w:r w:rsidRPr="0051330A">
        <w:rPr>
          <w:rFonts w:ascii="宋体" w:hAnsi="宋体" w:hint="eastAsia"/>
          <w:sz w:val="28"/>
          <w:szCs w:val="28"/>
        </w:rPr>
        <w:t>校团委办公室</w:t>
      </w:r>
    </w:p>
    <w:p w:rsidR="0002401C" w:rsidRPr="0051330A" w:rsidRDefault="0002401C" w:rsidP="003D114D">
      <w:pPr>
        <w:spacing w:line="500" w:lineRule="exact"/>
        <w:ind w:firstLine="555"/>
        <w:jc w:val="left"/>
        <w:rPr>
          <w:rFonts w:ascii="宋体" w:hAnsi="宋体"/>
          <w:sz w:val="28"/>
          <w:szCs w:val="28"/>
        </w:rPr>
      </w:pPr>
      <w:r w:rsidRPr="0051330A">
        <w:rPr>
          <w:rFonts w:ascii="宋体" w:hAnsi="宋体" w:hint="eastAsia"/>
          <w:sz w:val="28"/>
          <w:szCs w:val="28"/>
        </w:rPr>
        <w:t>办公电话：</w:t>
      </w:r>
      <w:r w:rsidRPr="0051330A">
        <w:rPr>
          <w:rFonts w:ascii="宋体" w:hAnsi="宋体"/>
          <w:sz w:val="28"/>
          <w:szCs w:val="28"/>
        </w:rPr>
        <w:t xml:space="preserve">0357—2051061     </w:t>
      </w:r>
    </w:p>
    <w:p w:rsidR="0002401C" w:rsidRPr="0051330A" w:rsidRDefault="0002401C" w:rsidP="003D114D">
      <w:pPr>
        <w:spacing w:line="500" w:lineRule="exact"/>
        <w:ind w:firstLine="555"/>
        <w:jc w:val="left"/>
        <w:rPr>
          <w:rFonts w:ascii="宋体" w:hAnsi="宋体"/>
          <w:sz w:val="28"/>
          <w:szCs w:val="28"/>
        </w:rPr>
      </w:pPr>
      <w:r w:rsidRPr="0051330A">
        <w:rPr>
          <w:rFonts w:ascii="宋体" w:hAnsi="宋体" w:hint="eastAsia"/>
          <w:sz w:val="28"/>
          <w:szCs w:val="28"/>
        </w:rPr>
        <w:t>联系人：袁</w:t>
      </w:r>
      <w:r w:rsidRPr="0051330A">
        <w:rPr>
          <w:rFonts w:ascii="宋体" w:hAnsi="宋体"/>
          <w:sz w:val="28"/>
          <w:szCs w:val="28"/>
        </w:rPr>
        <w:t xml:space="preserve">  </w:t>
      </w:r>
      <w:r w:rsidRPr="0051330A">
        <w:rPr>
          <w:rFonts w:ascii="宋体" w:hAnsi="宋体" w:hint="eastAsia"/>
          <w:sz w:val="28"/>
          <w:szCs w:val="28"/>
        </w:rPr>
        <w:t>楠</w:t>
      </w:r>
      <w:r w:rsidRPr="0051330A">
        <w:rPr>
          <w:rFonts w:ascii="宋体" w:hAnsi="宋体"/>
          <w:sz w:val="28"/>
          <w:szCs w:val="28"/>
        </w:rPr>
        <w:t xml:space="preserve">   13934338955</w:t>
      </w:r>
    </w:p>
    <w:p w:rsidR="0002401C" w:rsidRPr="0051330A" w:rsidRDefault="0002401C" w:rsidP="005039F8">
      <w:pPr>
        <w:spacing w:line="440" w:lineRule="exact"/>
        <w:ind w:firstLine="555"/>
        <w:jc w:val="left"/>
        <w:rPr>
          <w:rFonts w:ascii="宋体"/>
          <w:b/>
          <w:sz w:val="28"/>
          <w:szCs w:val="28"/>
        </w:rPr>
      </w:pPr>
    </w:p>
    <w:p w:rsidR="0002401C" w:rsidRPr="0051330A" w:rsidRDefault="0002401C" w:rsidP="0051330A">
      <w:pPr>
        <w:spacing w:line="440" w:lineRule="exact"/>
        <w:jc w:val="left"/>
        <w:rPr>
          <w:rFonts w:ascii="宋体"/>
          <w:b/>
          <w:sz w:val="28"/>
          <w:szCs w:val="28"/>
        </w:rPr>
      </w:pPr>
      <w:r w:rsidRPr="0051330A">
        <w:rPr>
          <w:rFonts w:ascii="宋体" w:hAnsi="宋体" w:hint="eastAsia"/>
          <w:b/>
          <w:sz w:val="28"/>
          <w:szCs w:val="28"/>
        </w:rPr>
        <w:t>附</w:t>
      </w:r>
      <w:r>
        <w:rPr>
          <w:rFonts w:ascii="宋体" w:hAnsi="宋体" w:hint="eastAsia"/>
          <w:b/>
          <w:sz w:val="28"/>
          <w:szCs w:val="28"/>
        </w:rPr>
        <w:t>件</w:t>
      </w:r>
      <w:r w:rsidRPr="0051330A">
        <w:rPr>
          <w:rFonts w:ascii="宋体" w:hAnsi="宋体" w:hint="eastAsia"/>
          <w:b/>
          <w:sz w:val="28"/>
          <w:szCs w:val="28"/>
        </w:rPr>
        <w:t>：</w:t>
      </w:r>
    </w:p>
    <w:p w:rsidR="0002401C" w:rsidRPr="0051330A" w:rsidRDefault="0002401C" w:rsidP="004F205F">
      <w:pPr>
        <w:spacing w:line="440" w:lineRule="exact"/>
        <w:ind w:firstLine="555"/>
        <w:jc w:val="left"/>
        <w:rPr>
          <w:rFonts w:ascii="楷体_GB2312" w:eastAsia="楷体_GB2312" w:hAnsi="宋体"/>
          <w:sz w:val="28"/>
          <w:szCs w:val="28"/>
        </w:rPr>
      </w:pPr>
      <w:r w:rsidRPr="0051330A">
        <w:rPr>
          <w:rFonts w:ascii="楷体_GB2312" w:eastAsia="楷体_GB2312" w:hAnsi="宋体"/>
          <w:sz w:val="28"/>
          <w:szCs w:val="28"/>
        </w:rPr>
        <w:t>1</w:t>
      </w:r>
      <w:r w:rsidRPr="0051330A">
        <w:rPr>
          <w:rFonts w:ascii="楷体_GB2312" w:eastAsia="楷体_GB2312" w:hAnsi="宋体" w:hint="eastAsia"/>
          <w:sz w:val="28"/>
          <w:szCs w:val="28"/>
        </w:rPr>
        <w:t>、山西师范大学第</w:t>
      </w:r>
      <w:r w:rsidRPr="0051330A">
        <w:rPr>
          <w:rFonts w:ascii="楷体_GB2312" w:eastAsia="楷体_GB2312" w:hAnsi="宋体"/>
          <w:sz w:val="28"/>
          <w:szCs w:val="28"/>
        </w:rPr>
        <w:t>19</w:t>
      </w:r>
      <w:r w:rsidRPr="0051330A">
        <w:rPr>
          <w:rFonts w:ascii="楷体_GB2312" w:eastAsia="楷体_GB2312" w:hAnsi="宋体" w:hint="eastAsia"/>
          <w:sz w:val="28"/>
          <w:szCs w:val="28"/>
        </w:rPr>
        <w:t>届青年志愿者研究生支教团报名登记表</w:t>
      </w:r>
    </w:p>
    <w:p w:rsidR="0002401C" w:rsidRPr="0051330A" w:rsidRDefault="0002401C" w:rsidP="000C33C9">
      <w:pPr>
        <w:spacing w:line="440" w:lineRule="exact"/>
        <w:ind w:firstLine="555"/>
        <w:jc w:val="left"/>
        <w:rPr>
          <w:rFonts w:ascii="楷体_GB2312" w:eastAsia="楷体_GB2312" w:hAnsi="宋体"/>
          <w:sz w:val="28"/>
          <w:szCs w:val="28"/>
        </w:rPr>
      </w:pPr>
      <w:r w:rsidRPr="0051330A">
        <w:rPr>
          <w:rFonts w:ascii="楷体_GB2312" w:eastAsia="楷体_GB2312" w:hAnsi="宋体"/>
          <w:sz w:val="28"/>
          <w:szCs w:val="28"/>
        </w:rPr>
        <w:t>2</w:t>
      </w:r>
      <w:r w:rsidRPr="0051330A">
        <w:rPr>
          <w:rFonts w:ascii="楷体_GB2312" w:eastAsia="楷体_GB2312" w:hAnsi="宋体" w:hint="eastAsia"/>
          <w:sz w:val="28"/>
          <w:szCs w:val="28"/>
        </w:rPr>
        <w:t>、中国青年志愿者研究生支教团体检项目及标准</w:t>
      </w:r>
    </w:p>
    <w:p w:rsidR="0002401C" w:rsidRPr="0051330A" w:rsidRDefault="0002401C" w:rsidP="00F0400E">
      <w:pPr>
        <w:spacing w:line="440" w:lineRule="exact"/>
        <w:jc w:val="left"/>
        <w:rPr>
          <w:rFonts w:ascii="楷体_GB2312" w:eastAsia="楷体_GB2312" w:hAnsi="宋体"/>
          <w:sz w:val="28"/>
          <w:szCs w:val="28"/>
        </w:rPr>
      </w:pPr>
      <w:r w:rsidRPr="0051330A">
        <w:rPr>
          <w:rFonts w:ascii="楷体_GB2312" w:eastAsia="楷体_GB2312" w:hAnsi="宋体"/>
          <w:sz w:val="28"/>
          <w:szCs w:val="28"/>
        </w:rPr>
        <w:t xml:space="preserve">    3</w:t>
      </w:r>
      <w:r w:rsidRPr="0051330A">
        <w:rPr>
          <w:rFonts w:ascii="楷体_GB2312" w:eastAsia="楷体_GB2312" w:hAnsi="宋体" w:hint="eastAsia"/>
          <w:sz w:val="28"/>
          <w:szCs w:val="28"/>
        </w:rPr>
        <w:t>、山西师范大学第</w:t>
      </w:r>
      <w:r w:rsidRPr="0051330A">
        <w:rPr>
          <w:rFonts w:ascii="楷体_GB2312" w:eastAsia="楷体_GB2312" w:hAnsi="宋体"/>
          <w:sz w:val="28"/>
          <w:szCs w:val="28"/>
        </w:rPr>
        <w:t>19</w:t>
      </w:r>
      <w:r w:rsidRPr="0051330A">
        <w:rPr>
          <w:rFonts w:ascii="楷体_GB2312" w:eastAsia="楷体_GB2312" w:hAnsi="宋体" w:hint="eastAsia"/>
          <w:sz w:val="28"/>
          <w:szCs w:val="28"/>
        </w:rPr>
        <w:t>届青年志愿者研究生支教团报名汇总表</w:t>
      </w:r>
    </w:p>
    <w:p w:rsidR="0002401C" w:rsidRPr="0051330A" w:rsidRDefault="0002401C" w:rsidP="00105993">
      <w:pPr>
        <w:spacing w:line="440" w:lineRule="exact"/>
        <w:ind w:firstLine="555"/>
        <w:jc w:val="left"/>
        <w:rPr>
          <w:rFonts w:ascii="楷体_GB2312" w:eastAsia="楷体_GB2312" w:hAnsi="宋体"/>
          <w:sz w:val="28"/>
          <w:szCs w:val="28"/>
        </w:rPr>
      </w:pPr>
      <w:r w:rsidRPr="0051330A">
        <w:rPr>
          <w:rFonts w:ascii="楷体_GB2312" w:eastAsia="楷体_GB2312" w:hAnsi="宋体"/>
          <w:sz w:val="28"/>
          <w:szCs w:val="28"/>
        </w:rPr>
        <w:t>4</w:t>
      </w:r>
      <w:r w:rsidRPr="0051330A">
        <w:rPr>
          <w:rFonts w:ascii="楷体_GB2312" w:eastAsia="楷体_GB2312" w:hAnsi="宋体" w:hint="eastAsia"/>
          <w:sz w:val="28"/>
          <w:szCs w:val="28"/>
        </w:rPr>
        <w:t>、研究生支教团报名汇总表结构说明</w:t>
      </w:r>
    </w:p>
    <w:p w:rsidR="0002401C" w:rsidRPr="0051330A" w:rsidRDefault="0002401C" w:rsidP="00AB32BE">
      <w:pPr>
        <w:spacing w:line="440" w:lineRule="exact"/>
        <w:ind w:firstLine="555"/>
        <w:jc w:val="left"/>
        <w:rPr>
          <w:rFonts w:ascii="楷体_GB2312" w:eastAsia="楷体_GB2312" w:hAnsi="宋体"/>
          <w:sz w:val="28"/>
          <w:szCs w:val="28"/>
        </w:rPr>
      </w:pPr>
      <w:r w:rsidRPr="0051330A">
        <w:rPr>
          <w:rFonts w:ascii="楷体_GB2312" w:eastAsia="楷体_GB2312" w:hAnsi="宋体"/>
          <w:sz w:val="28"/>
          <w:szCs w:val="28"/>
        </w:rPr>
        <w:t>5</w:t>
      </w:r>
      <w:r w:rsidRPr="0051330A">
        <w:rPr>
          <w:rFonts w:ascii="楷体_GB2312" w:eastAsia="楷体_GB2312" w:hAnsi="宋体" w:hint="eastAsia"/>
          <w:sz w:val="28"/>
          <w:szCs w:val="28"/>
        </w:rPr>
        <w:t>、各学院遴选推荐工作组组成名单</w:t>
      </w:r>
    </w:p>
    <w:p w:rsidR="0002401C" w:rsidRPr="0051330A" w:rsidRDefault="0002401C" w:rsidP="00105993">
      <w:pPr>
        <w:spacing w:line="440" w:lineRule="exact"/>
        <w:ind w:firstLine="555"/>
        <w:jc w:val="left"/>
        <w:rPr>
          <w:rFonts w:ascii="宋体"/>
          <w:sz w:val="28"/>
          <w:szCs w:val="28"/>
        </w:rPr>
      </w:pPr>
    </w:p>
    <w:p w:rsidR="0002401C" w:rsidRPr="0051330A" w:rsidRDefault="0002401C" w:rsidP="00105993">
      <w:pPr>
        <w:spacing w:line="440" w:lineRule="exact"/>
        <w:ind w:firstLine="555"/>
        <w:jc w:val="left"/>
        <w:rPr>
          <w:rFonts w:ascii="宋体"/>
          <w:sz w:val="28"/>
          <w:szCs w:val="28"/>
        </w:rPr>
      </w:pPr>
    </w:p>
    <w:p w:rsidR="0002401C" w:rsidRPr="0051330A" w:rsidRDefault="0002401C" w:rsidP="0051330A">
      <w:pPr>
        <w:spacing w:line="440" w:lineRule="exact"/>
        <w:ind w:firstLineChars="1450" w:firstLine="31680"/>
        <w:jc w:val="left"/>
        <w:rPr>
          <w:rFonts w:ascii="宋体"/>
          <w:sz w:val="28"/>
          <w:szCs w:val="28"/>
        </w:rPr>
      </w:pPr>
      <w:r w:rsidRPr="0051330A">
        <w:rPr>
          <w:rFonts w:ascii="宋体" w:hAnsi="宋体" w:hint="eastAsia"/>
          <w:sz w:val="28"/>
          <w:szCs w:val="28"/>
        </w:rPr>
        <w:t>山西师范大学研究生支教团项目办</w:t>
      </w:r>
    </w:p>
    <w:p w:rsidR="0002401C" w:rsidRPr="0051330A" w:rsidRDefault="0002401C" w:rsidP="00241636">
      <w:pPr>
        <w:spacing w:line="440" w:lineRule="exact"/>
        <w:ind w:firstLineChars="1897" w:firstLine="31680"/>
        <w:jc w:val="left"/>
        <w:rPr>
          <w:rFonts w:ascii="宋体"/>
          <w:sz w:val="28"/>
          <w:szCs w:val="28"/>
        </w:rPr>
      </w:pPr>
      <w:smartTag w:uri="urn:schemas-microsoft-com:office:smarttags" w:element="chsdate">
        <w:smartTagPr>
          <w:attr w:name="IsROCDate" w:val="False"/>
          <w:attr w:name="IsLunarDate" w:val="False"/>
          <w:attr w:name="Day" w:val="18"/>
          <w:attr w:name="Month" w:val="9"/>
          <w:attr w:name="Year" w:val="2016"/>
        </w:smartTagPr>
        <w:r w:rsidRPr="0051330A">
          <w:rPr>
            <w:rFonts w:ascii="宋体" w:hAnsi="宋体"/>
            <w:sz w:val="28"/>
            <w:szCs w:val="28"/>
          </w:rPr>
          <w:t>2016</w:t>
        </w:r>
        <w:r w:rsidRPr="0051330A">
          <w:rPr>
            <w:rFonts w:ascii="宋体" w:hAnsi="宋体" w:hint="eastAsia"/>
            <w:sz w:val="28"/>
            <w:szCs w:val="28"/>
          </w:rPr>
          <w:t>年</w:t>
        </w:r>
        <w:r w:rsidRPr="0051330A">
          <w:rPr>
            <w:rFonts w:ascii="宋体" w:hAnsi="宋体"/>
            <w:sz w:val="28"/>
            <w:szCs w:val="28"/>
          </w:rPr>
          <w:t>9</w:t>
        </w:r>
        <w:r w:rsidRPr="0051330A">
          <w:rPr>
            <w:rFonts w:ascii="宋体" w:hAnsi="宋体" w:hint="eastAsia"/>
            <w:sz w:val="28"/>
            <w:szCs w:val="28"/>
          </w:rPr>
          <w:t>月</w:t>
        </w:r>
        <w:r w:rsidRPr="0051330A">
          <w:rPr>
            <w:rFonts w:ascii="宋体" w:hAnsi="宋体"/>
            <w:sz w:val="28"/>
            <w:szCs w:val="28"/>
          </w:rPr>
          <w:t>18</w:t>
        </w:r>
        <w:r w:rsidRPr="0051330A">
          <w:rPr>
            <w:rFonts w:ascii="宋体" w:hAnsi="宋体" w:hint="eastAsia"/>
            <w:sz w:val="28"/>
            <w:szCs w:val="28"/>
          </w:rPr>
          <w:t>日</w:t>
        </w:r>
      </w:smartTag>
    </w:p>
    <w:sectPr w:rsidR="0002401C" w:rsidRPr="0051330A" w:rsidSect="00E9592D">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401C" w:rsidRDefault="0002401C" w:rsidP="00757501">
      <w:r>
        <w:separator/>
      </w:r>
    </w:p>
  </w:endnote>
  <w:endnote w:type="continuationSeparator" w:id="0">
    <w:p w:rsidR="0002401C" w:rsidRDefault="0002401C" w:rsidP="0075750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401C" w:rsidRDefault="0002401C">
    <w:pPr>
      <w:pStyle w:val="Footer"/>
      <w:jc w:val="center"/>
    </w:pPr>
    <w:fldSimple w:instr=" PAGE   \* MERGEFORMAT ">
      <w:r w:rsidRPr="0051330A">
        <w:rPr>
          <w:noProof/>
          <w:lang w:val="zh-CN"/>
        </w:rPr>
        <w:t>1</w:t>
      </w:r>
    </w:fldSimple>
  </w:p>
  <w:p w:rsidR="0002401C" w:rsidRDefault="0002401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401C" w:rsidRDefault="0002401C" w:rsidP="00757501">
      <w:r>
        <w:separator/>
      </w:r>
    </w:p>
  </w:footnote>
  <w:footnote w:type="continuationSeparator" w:id="0">
    <w:p w:rsidR="0002401C" w:rsidRDefault="0002401C" w:rsidP="0075750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57501"/>
    <w:rsid w:val="00007F63"/>
    <w:rsid w:val="00011D3B"/>
    <w:rsid w:val="000222C1"/>
    <w:rsid w:val="00023483"/>
    <w:rsid w:val="0002401C"/>
    <w:rsid w:val="000371AD"/>
    <w:rsid w:val="00042EA1"/>
    <w:rsid w:val="00053953"/>
    <w:rsid w:val="00056926"/>
    <w:rsid w:val="000728DD"/>
    <w:rsid w:val="00077056"/>
    <w:rsid w:val="000A5D05"/>
    <w:rsid w:val="000A7658"/>
    <w:rsid w:val="000B28EB"/>
    <w:rsid w:val="000B5EF9"/>
    <w:rsid w:val="000C33C9"/>
    <w:rsid w:val="000C5D47"/>
    <w:rsid w:val="000D440C"/>
    <w:rsid w:val="000E45CC"/>
    <w:rsid w:val="000E725A"/>
    <w:rsid w:val="000F0268"/>
    <w:rsid w:val="000F3FF3"/>
    <w:rsid w:val="00101E4F"/>
    <w:rsid w:val="00102C7B"/>
    <w:rsid w:val="00105993"/>
    <w:rsid w:val="0011432E"/>
    <w:rsid w:val="00116904"/>
    <w:rsid w:val="00126A76"/>
    <w:rsid w:val="00130555"/>
    <w:rsid w:val="00133378"/>
    <w:rsid w:val="0013354A"/>
    <w:rsid w:val="001337B7"/>
    <w:rsid w:val="00141C7E"/>
    <w:rsid w:val="00142854"/>
    <w:rsid w:val="00143A22"/>
    <w:rsid w:val="0015163E"/>
    <w:rsid w:val="00157594"/>
    <w:rsid w:val="00170DB6"/>
    <w:rsid w:val="001712B9"/>
    <w:rsid w:val="001812FC"/>
    <w:rsid w:val="001816A2"/>
    <w:rsid w:val="00181B29"/>
    <w:rsid w:val="001A699C"/>
    <w:rsid w:val="001B17BC"/>
    <w:rsid w:val="001B26D1"/>
    <w:rsid w:val="001B78F1"/>
    <w:rsid w:val="001C213B"/>
    <w:rsid w:val="001C3E58"/>
    <w:rsid w:val="001D5F6A"/>
    <w:rsid w:val="001E17E6"/>
    <w:rsid w:val="001E1F38"/>
    <w:rsid w:val="001E47FC"/>
    <w:rsid w:val="001E4F52"/>
    <w:rsid w:val="001F09A3"/>
    <w:rsid w:val="001F271B"/>
    <w:rsid w:val="00202E63"/>
    <w:rsid w:val="002163FE"/>
    <w:rsid w:val="002237A7"/>
    <w:rsid w:val="002400DD"/>
    <w:rsid w:val="00241636"/>
    <w:rsid w:val="00243F4A"/>
    <w:rsid w:val="00245165"/>
    <w:rsid w:val="00251072"/>
    <w:rsid w:val="0025190B"/>
    <w:rsid w:val="00256348"/>
    <w:rsid w:val="00257233"/>
    <w:rsid w:val="00261510"/>
    <w:rsid w:val="00270C31"/>
    <w:rsid w:val="00271983"/>
    <w:rsid w:val="002808C6"/>
    <w:rsid w:val="00285357"/>
    <w:rsid w:val="0028574F"/>
    <w:rsid w:val="00295D5E"/>
    <w:rsid w:val="00297C82"/>
    <w:rsid w:val="002A02D7"/>
    <w:rsid w:val="002A22FB"/>
    <w:rsid w:val="002B01F9"/>
    <w:rsid w:val="002D12DD"/>
    <w:rsid w:val="002E5D49"/>
    <w:rsid w:val="002F0271"/>
    <w:rsid w:val="002F1B53"/>
    <w:rsid w:val="002F277B"/>
    <w:rsid w:val="002F67A5"/>
    <w:rsid w:val="003060AE"/>
    <w:rsid w:val="003432E5"/>
    <w:rsid w:val="00344311"/>
    <w:rsid w:val="00353FC4"/>
    <w:rsid w:val="003559EE"/>
    <w:rsid w:val="00360AFA"/>
    <w:rsid w:val="0036242A"/>
    <w:rsid w:val="003624B1"/>
    <w:rsid w:val="00367F70"/>
    <w:rsid w:val="00373200"/>
    <w:rsid w:val="00374A24"/>
    <w:rsid w:val="00380AD9"/>
    <w:rsid w:val="003A0E0C"/>
    <w:rsid w:val="003A35BD"/>
    <w:rsid w:val="003B002F"/>
    <w:rsid w:val="003B274B"/>
    <w:rsid w:val="003B2E70"/>
    <w:rsid w:val="003B68B6"/>
    <w:rsid w:val="003D114D"/>
    <w:rsid w:val="003D1E90"/>
    <w:rsid w:val="003D2D0C"/>
    <w:rsid w:val="003D7A49"/>
    <w:rsid w:val="00400AEE"/>
    <w:rsid w:val="00400ED4"/>
    <w:rsid w:val="00403DD2"/>
    <w:rsid w:val="00420092"/>
    <w:rsid w:val="0043514C"/>
    <w:rsid w:val="00435804"/>
    <w:rsid w:val="00437DA2"/>
    <w:rsid w:val="00446BE9"/>
    <w:rsid w:val="004503B8"/>
    <w:rsid w:val="00462DEC"/>
    <w:rsid w:val="004630DD"/>
    <w:rsid w:val="00475B41"/>
    <w:rsid w:val="00476671"/>
    <w:rsid w:val="004825B4"/>
    <w:rsid w:val="004879F5"/>
    <w:rsid w:val="004932DA"/>
    <w:rsid w:val="00497C6C"/>
    <w:rsid w:val="004A2C30"/>
    <w:rsid w:val="004A733A"/>
    <w:rsid w:val="004B0256"/>
    <w:rsid w:val="004B048C"/>
    <w:rsid w:val="004B54A3"/>
    <w:rsid w:val="004C1A4F"/>
    <w:rsid w:val="004D0495"/>
    <w:rsid w:val="004D6CAE"/>
    <w:rsid w:val="004E446A"/>
    <w:rsid w:val="004E4C77"/>
    <w:rsid w:val="004E543F"/>
    <w:rsid w:val="004F108A"/>
    <w:rsid w:val="004F205F"/>
    <w:rsid w:val="004F32C8"/>
    <w:rsid w:val="005039F8"/>
    <w:rsid w:val="00503F36"/>
    <w:rsid w:val="00505A03"/>
    <w:rsid w:val="00507CF7"/>
    <w:rsid w:val="0051330A"/>
    <w:rsid w:val="00516DBE"/>
    <w:rsid w:val="00521CA6"/>
    <w:rsid w:val="00522108"/>
    <w:rsid w:val="00522AAF"/>
    <w:rsid w:val="005242A4"/>
    <w:rsid w:val="00524828"/>
    <w:rsid w:val="0053331C"/>
    <w:rsid w:val="0053607D"/>
    <w:rsid w:val="00565072"/>
    <w:rsid w:val="0057157D"/>
    <w:rsid w:val="0057513B"/>
    <w:rsid w:val="00577AB2"/>
    <w:rsid w:val="005839A8"/>
    <w:rsid w:val="00586B37"/>
    <w:rsid w:val="005958E0"/>
    <w:rsid w:val="00595FC6"/>
    <w:rsid w:val="005A1D17"/>
    <w:rsid w:val="005A3B53"/>
    <w:rsid w:val="005A3EA0"/>
    <w:rsid w:val="005B186E"/>
    <w:rsid w:val="005C0A7E"/>
    <w:rsid w:val="005C1A42"/>
    <w:rsid w:val="005D2351"/>
    <w:rsid w:val="005F7EF5"/>
    <w:rsid w:val="0061101B"/>
    <w:rsid w:val="00613C7B"/>
    <w:rsid w:val="006152F1"/>
    <w:rsid w:val="0062306B"/>
    <w:rsid w:val="00633495"/>
    <w:rsid w:val="00660BBE"/>
    <w:rsid w:val="00677FDA"/>
    <w:rsid w:val="0068646E"/>
    <w:rsid w:val="006868D4"/>
    <w:rsid w:val="00686CCA"/>
    <w:rsid w:val="006A19EC"/>
    <w:rsid w:val="006A20BB"/>
    <w:rsid w:val="006B357F"/>
    <w:rsid w:val="006C0120"/>
    <w:rsid w:val="006C72CA"/>
    <w:rsid w:val="006C73F0"/>
    <w:rsid w:val="006D2D41"/>
    <w:rsid w:val="006D3147"/>
    <w:rsid w:val="006F4BC2"/>
    <w:rsid w:val="006F7041"/>
    <w:rsid w:val="0070721B"/>
    <w:rsid w:val="00710C10"/>
    <w:rsid w:val="00714A05"/>
    <w:rsid w:val="007240C8"/>
    <w:rsid w:val="00725767"/>
    <w:rsid w:val="007315AA"/>
    <w:rsid w:val="0074066B"/>
    <w:rsid w:val="007430D8"/>
    <w:rsid w:val="00744C0E"/>
    <w:rsid w:val="00746824"/>
    <w:rsid w:val="007535A8"/>
    <w:rsid w:val="00756869"/>
    <w:rsid w:val="00757501"/>
    <w:rsid w:val="00760F95"/>
    <w:rsid w:val="00767950"/>
    <w:rsid w:val="00771C8F"/>
    <w:rsid w:val="00775D34"/>
    <w:rsid w:val="00783DF4"/>
    <w:rsid w:val="00784A37"/>
    <w:rsid w:val="00797625"/>
    <w:rsid w:val="00797CAC"/>
    <w:rsid w:val="007A4A9D"/>
    <w:rsid w:val="007A5227"/>
    <w:rsid w:val="007B6D3F"/>
    <w:rsid w:val="007B6DED"/>
    <w:rsid w:val="007C0DF7"/>
    <w:rsid w:val="007D100F"/>
    <w:rsid w:val="007D3E6C"/>
    <w:rsid w:val="007D4204"/>
    <w:rsid w:val="007E717E"/>
    <w:rsid w:val="007F405C"/>
    <w:rsid w:val="0081379F"/>
    <w:rsid w:val="00820355"/>
    <w:rsid w:val="0082678D"/>
    <w:rsid w:val="00833741"/>
    <w:rsid w:val="00835AF5"/>
    <w:rsid w:val="00841125"/>
    <w:rsid w:val="008427DD"/>
    <w:rsid w:val="00855B3C"/>
    <w:rsid w:val="00861D09"/>
    <w:rsid w:val="0086217D"/>
    <w:rsid w:val="00871689"/>
    <w:rsid w:val="00873ACC"/>
    <w:rsid w:val="0087619B"/>
    <w:rsid w:val="00881FFF"/>
    <w:rsid w:val="0089025C"/>
    <w:rsid w:val="008A1262"/>
    <w:rsid w:val="008A31BB"/>
    <w:rsid w:val="008A50CD"/>
    <w:rsid w:val="008A5214"/>
    <w:rsid w:val="008D4AF6"/>
    <w:rsid w:val="008D4CEC"/>
    <w:rsid w:val="008E691F"/>
    <w:rsid w:val="008F1B5D"/>
    <w:rsid w:val="009003A5"/>
    <w:rsid w:val="00901AF0"/>
    <w:rsid w:val="009041C6"/>
    <w:rsid w:val="0090501D"/>
    <w:rsid w:val="0090572F"/>
    <w:rsid w:val="00905E9A"/>
    <w:rsid w:val="00910AF2"/>
    <w:rsid w:val="00915269"/>
    <w:rsid w:val="00920096"/>
    <w:rsid w:val="00921D83"/>
    <w:rsid w:val="00925BD8"/>
    <w:rsid w:val="00927253"/>
    <w:rsid w:val="00944CB8"/>
    <w:rsid w:val="00951987"/>
    <w:rsid w:val="00955392"/>
    <w:rsid w:val="00960D5D"/>
    <w:rsid w:val="00976E67"/>
    <w:rsid w:val="0098114E"/>
    <w:rsid w:val="0098705E"/>
    <w:rsid w:val="00991C66"/>
    <w:rsid w:val="009929C6"/>
    <w:rsid w:val="009B6123"/>
    <w:rsid w:val="009B770A"/>
    <w:rsid w:val="009C075C"/>
    <w:rsid w:val="009C76D5"/>
    <w:rsid w:val="009D5325"/>
    <w:rsid w:val="009E2111"/>
    <w:rsid w:val="009E387E"/>
    <w:rsid w:val="009E52C7"/>
    <w:rsid w:val="009E776C"/>
    <w:rsid w:val="009F4486"/>
    <w:rsid w:val="00A0322C"/>
    <w:rsid w:val="00A04F4E"/>
    <w:rsid w:val="00A05C22"/>
    <w:rsid w:val="00A10C8D"/>
    <w:rsid w:val="00A21C78"/>
    <w:rsid w:val="00A32153"/>
    <w:rsid w:val="00A4085A"/>
    <w:rsid w:val="00A41E64"/>
    <w:rsid w:val="00A47ED8"/>
    <w:rsid w:val="00A52B67"/>
    <w:rsid w:val="00A66AB2"/>
    <w:rsid w:val="00A71F31"/>
    <w:rsid w:val="00A77F6D"/>
    <w:rsid w:val="00A82C61"/>
    <w:rsid w:val="00A84ABE"/>
    <w:rsid w:val="00A85542"/>
    <w:rsid w:val="00A9144A"/>
    <w:rsid w:val="00A928BC"/>
    <w:rsid w:val="00AA33F1"/>
    <w:rsid w:val="00AA3459"/>
    <w:rsid w:val="00AB1F31"/>
    <w:rsid w:val="00AB220B"/>
    <w:rsid w:val="00AB309A"/>
    <w:rsid w:val="00AB32BE"/>
    <w:rsid w:val="00AC3800"/>
    <w:rsid w:val="00AD1E0A"/>
    <w:rsid w:val="00AD44D8"/>
    <w:rsid w:val="00AE09C9"/>
    <w:rsid w:val="00AE1FCF"/>
    <w:rsid w:val="00AE458C"/>
    <w:rsid w:val="00AF3E07"/>
    <w:rsid w:val="00AF5A91"/>
    <w:rsid w:val="00B011A3"/>
    <w:rsid w:val="00B02AF9"/>
    <w:rsid w:val="00B04A63"/>
    <w:rsid w:val="00B0755D"/>
    <w:rsid w:val="00B10F33"/>
    <w:rsid w:val="00B148BB"/>
    <w:rsid w:val="00B1544C"/>
    <w:rsid w:val="00B23C8B"/>
    <w:rsid w:val="00B36F63"/>
    <w:rsid w:val="00B41A6B"/>
    <w:rsid w:val="00B4701C"/>
    <w:rsid w:val="00B5353B"/>
    <w:rsid w:val="00B55726"/>
    <w:rsid w:val="00B6694D"/>
    <w:rsid w:val="00B703A7"/>
    <w:rsid w:val="00B73467"/>
    <w:rsid w:val="00B770F6"/>
    <w:rsid w:val="00B7749F"/>
    <w:rsid w:val="00B86B8B"/>
    <w:rsid w:val="00BA4736"/>
    <w:rsid w:val="00BA7B84"/>
    <w:rsid w:val="00BB1B17"/>
    <w:rsid w:val="00BB34B2"/>
    <w:rsid w:val="00BB3E1B"/>
    <w:rsid w:val="00BB3FFB"/>
    <w:rsid w:val="00BC08FB"/>
    <w:rsid w:val="00BC0E22"/>
    <w:rsid w:val="00BC24E9"/>
    <w:rsid w:val="00BC5605"/>
    <w:rsid w:val="00BD2331"/>
    <w:rsid w:val="00BD4E51"/>
    <w:rsid w:val="00BE17F5"/>
    <w:rsid w:val="00BE29BF"/>
    <w:rsid w:val="00BE5F49"/>
    <w:rsid w:val="00BE7FAA"/>
    <w:rsid w:val="00BF06C2"/>
    <w:rsid w:val="00BF1001"/>
    <w:rsid w:val="00C04B60"/>
    <w:rsid w:val="00C04B9B"/>
    <w:rsid w:val="00C15CE7"/>
    <w:rsid w:val="00C17124"/>
    <w:rsid w:val="00C20B25"/>
    <w:rsid w:val="00C22746"/>
    <w:rsid w:val="00C24F1D"/>
    <w:rsid w:val="00C266DF"/>
    <w:rsid w:val="00C32369"/>
    <w:rsid w:val="00C32EA8"/>
    <w:rsid w:val="00C37718"/>
    <w:rsid w:val="00C3790B"/>
    <w:rsid w:val="00C415AB"/>
    <w:rsid w:val="00C47B58"/>
    <w:rsid w:val="00C53440"/>
    <w:rsid w:val="00C627B6"/>
    <w:rsid w:val="00C6437F"/>
    <w:rsid w:val="00C67E52"/>
    <w:rsid w:val="00C70474"/>
    <w:rsid w:val="00C72197"/>
    <w:rsid w:val="00C77D10"/>
    <w:rsid w:val="00C80FE4"/>
    <w:rsid w:val="00C81664"/>
    <w:rsid w:val="00C85DE3"/>
    <w:rsid w:val="00C85E24"/>
    <w:rsid w:val="00C90DD0"/>
    <w:rsid w:val="00C95692"/>
    <w:rsid w:val="00CB2E8E"/>
    <w:rsid w:val="00CB7138"/>
    <w:rsid w:val="00CC6B25"/>
    <w:rsid w:val="00CC74D2"/>
    <w:rsid w:val="00CD66F2"/>
    <w:rsid w:val="00CD7C86"/>
    <w:rsid w:val="00CE04CA"/>
    <w:rsid w:val="00CE1AF2"/>
    <w:rsid w:val="00CF1520"/>
    <w:rsid w:val="00D11B7B"/>
    <w:rsid w:val="00D14CFD"/>
    <w:rsid w:val="00D25EE4"/>
    <w:rsid w:val="00D27787"/>
    <w:rsid w:val="00D3761A"/>
    <w:rsid w:val="00D40723"/>
    <w:rsid w:val="00D64010"/>
    <w:rsid w:val="00D64119"/>
    <w:rsid w:val="00D669E6"/>
    <w:rsid w:val="00D70011"/>
    <w:rsid w:val="00D70CE4"/>
    <w:rsid w:val="00D86AA1"/>
    <w:rsid w:val="00D90DFA"/>
    <w:rsid w:val="00D91AEB"/>
    <w:rsid w:val="00D95915"/>
    <w:rsid w:val="00DA33D7"/>
    <w:rsid w:val="00DA455B"/>
    <w:rsid w:val="00DA5A38"/>
    <w:rsid w:val="00DC439B"/>
    <w:rsid w:val="00DC5E1D"/>
    <w:rsid w:val="00DC714D"/>
    <w:rsid w:val="00DD02D3"/>
    <w:rsid w:val="00DD0D5B"/>
    <w:rsid w:val="00DD265A"/>
    <w:rsid w:val="00DD2793"/>
    <w:rsid w:val="00DD48B5"/>
    <w:rsid w:val="00DE259A"/>
    <w:rsid w:val="00DE5416"/>
    <w:rsid w:val="00DF2769"/>
    <w:rsid w:val="00E01111"/>
    <w:rsid w:val="00E01260"/>
    <w:rsid w:val="00E122C3"/>
    <w:rsid w:val="00E229BC"/>
    <w:rsid w:val="00E2439B"/>
    <w:rsid w:val="00E2732A"/>
    <w:rsid w:val="00E31128"/>
    <w:rsid w:val="00E31554"/>
    <w:rsid w:val="00E356CF"/>
    <w:rsid w:val="00E401B8"/>
    <w:rsid w:val="00E476B0"/>
    <w:rsid w:val="00E53F7A"/>
    <w:rsid w:val="00E55B8D"/>
    <w:rsid w:val="00E747B7"/>
    <w:rsid w:val="00E77E85"/>
    <w:rsid w:val="00E87020"/>
    <w:rsid w:val="00E87AFD"/>
    <w:rsid w:val="00E90A1A"/>
    <w:rsid w:val="00E90D27"/>
    <w:rsid w:val="00E91438"/>
    <w:rsid w:val="00E94A5C"/>
    <w:rsid w:val="00E9592D"/>
    <w:rsid w:val="00EB1A2B"/>
    <w:rsid w:val="00EB266E"/>
    <w:rsid w:val="00EB331B"/>
    <w:rsid w:val="00EB37CD"/>
    <w:rsid w:val="00EB699E"/>
    <w:rsid w:val="00EC0280"/>
    <w:rsid w:val="00EE01F3"/>
    <w:rsid w:val="00EE3ADE"/>
    <w:rsid w:val="00EF5B34"/>
    <w:rsid w:val="00F006D9"/>
    <w:rsid w:val="00F0400E"/>
    <w:rsid w:val="00F04F68"/>
    <w:rsid w:val="00F05393"/>
    <w:rsid w:val="00F130C1"/>
    <w:rsid w:val="00F14CBC"/>
    <w:rsid w:val="00F15A9A"/>
    <w:rsid w:val="00F16591"/>
    <w:rsid w:val="00F21E02"/>
    <w:rsid w:val="00F24042"/>
    <w:rsid w:val="00F24713"/>
    <w:rsid w:val="00F35E9F"/>
    <w:rsid w:val="00F36913"/>
    <w:rsid w:val="00F45460"/>
    <w:rsid w:val="00F45F3C"/>
    <w:rsid w:val="00F538D5"/>
    <w:rsid w:val="00F634B1"/>
    <w:rsid w:val="00F653B1"/>
    <w:rsid w:val="00F6631F"/>
    <w:rsid w:val="00F671B5"/>
    <w:rsid w:val="00F7359C"/>
    <w:rsid w:val="00F745EB"/>
    <w:rsid w:val="00F745F3"/>
    <w:rsid w:val="00F81CFB"/>
    <w:rsid w:val="00FA1108"/>
    <w:rsid w:val="00FA782D"/>
    <w:rsid w:val="00FB5451"/>
    <w:rsid w:val="00FB604B"/>
    <w:rsid w:val="00FB6E6C"/>
    <w:rsid w:val="00FC09C2"/>
    <w:rsid w:val="00FC0C38"/>
    <w:rsid w:val="00FC3976"/>
    <w:rsid w:val="00FD1F77"/>
    <w:rsid w:val="00FD6C1A"/>
    <w:rsid w:val="00FE1FAC"/>
    <w:rsid w:val="00FE4A35"/>
    <w:rsid w:val="00FE6B45"/>
    <w:rsid w:val="00FF0EB4"/>
    <w:rsid w:val="00FF282E"/>
    <w:rsid w:val="00FF3234"/>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592D"/>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757501"/>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757501"/>
    <w:rPr>
      <w:rFonts w:cs="Times New Roman"/>
      <w:sz w:val="18"/>
      <w:szCs w:val="18"/>
    </w:rPr>
  </w:style>
  <w:style w:type="paragraph" w:styleId="Footer">
    <w:name w:val="footer"/>
    <w:basedOn w:val="Normal"/>
    <w:link w:val="FooterChar"/>
    <w:uiPriority w:val="99"/>
    <w:rsid w:val="00757501"/>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757501"/>
    <w:rPr>
      <w:rFonts w:cs="Times New Roman"/>
      <w:sz w:val="18"/>
      <w:szCs w:val="18"/>
    </w:rPr>
  </w:style>
  <w:style w:type="paragraph" w:styleId="ListParagraph">
    <w:name w:val="List Paragraph"/>
    <w:basedOn w:val="Normal"/>
    <w:uiPriority w:val="99"/>
    <w:qFormat/>
    <w:rsid w:val="00BB3FFB"/>
    <w:pPr>
      <w:ind w:firstLineChars="200" w:firstLine="420"/>
    </w:pPr>
  </w:style>
  <w:style w:type="table" w:styleId="TableGrid">
    <w:name w:val="Table Grid"/>
    <w:basedOn w:val="TableNormal"/>
    <w:uiPriority w:val="99"/>
    <w:rsid w:val="009E387E"/>
    <w:rPr>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rsid w:val="001B78F1"/>
    <w:pPr>
      <w:widowControl/>
      <w:spacing w:before="100" w:beforeAutospacing="1" w:after="100" w:afterAutospacing="1"/>
      <w:jc w:val="left"/>
    </w:pPr>
    <w:rPr>
      <w:rFonts w:ascii="宋体" w:hAnsi="宋体" w:cs="宋体"/>
      <w:kern w:val="0"/>
      <w:sz w:val="24"/>
      <w:szCs w:val="24"/>
    </w:rPr>
  </w:style>
  <w:style w:type="paragraph" w:styleId="BalloonText">
    <w:name w:val="Balloon Text"/>
    <w:basedOn w:val="Normal"/>
    <w:link w:val="BalloonTextChar"/>
    <w:uiPriority w:val="99"/>
    <w:semiHidden/>
    <w:rsid w:val="005A3B53"/>
    <w:rPr>
      <w:sz w:val="18"/>
      <w:szCs w:val="18"/>
    </w:rPr>
  </w:style>
  <w:style w:type="character" w:customStyle="1" w:styleId="BalloonTextChar">
    <w:name w:val="Balloon Text Char"/>
    <w:basedOn w:val="DefaultParagraphFont"/>
    <w:link w:val="BalloonText"/>
    <w:uiPriority w:val="99"/>
    <w:semiHidden/>
    <w:locked/>
    <w:rsid w:val="005A3B53"/>
    <w:rPr>
      <w:rFonts w:cs="Times New Roman"/>
      <w:sz w:val="18"/>
      <w:szCs w:val="18"/>
    </w:rPr>
  </w:style>
  <w:style w:type="character" w:customStyle="1" w:styleId="apple-style-span">
    <w:name w:val="apple-style-span"/>
    <w:uiPriority w:val="99"/>
    <w:rsid w:val="00476671"/>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491</TotalTime>
  <Pages>4</Pages>
  <Words>363</Words>
  <Characters>2073</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微软中国</dc:creator>
  <cp:keywords/>
  <dc:description/>
  <cp:lastModifiedBy>微软用户</cp:lastModifiedBy>
  <cp:revision>1173</cp:revision>
  <cp:lastPrinted>2016-09-18T03:08:00Z</cp:lastPrinted>
  <dcterms:created xsi:type="dcterms:W3CDTF">2016-09-12T02:26:00Z</dcterms:created>
  <dcterms:modified xsi:type="dcterms:W3CDTF">2016-09-18T04:05:00Z</dcterms:modified>
</cp:coreProperties>
</file>